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7507" w:rsidR="004F6EFA" w:rsidP="006924DF" w:rsidRDefault="006924DF" w14:paraId="3F5F3E30" w14:textId="77777777">
      <w:pPr>
        <w:pStyle w:val="Naslov2"/>
        <w:jc w:val="center"/>
        <w15:collapsed w:val="false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 xml:space="preserve">                                                                       Poslovni broj: P Ob-264/2026-2</w:t>
      </w:r>
      <w:r w:rsidRPr="00FA7507" w:rsidR="001A1E75">
        <w:rPr>
          <w:rFonts w:ascii="Arial" w:hAnsi="Arial" w:cs="Arial"/>
          <w:b w:val="false"/>
          <w:szCs w:val="24"/>
        </w:rPr>
        <w:t xml:space="preserve">                  </w:t>
      </w:r>
    </w:p>
    <w:p w:rsidRPr="00FA7507" w:rsidR="004F6EFA" w:rsidRDefault="0059533F" w14:paraId="43E189BE" w14:textId="77777777">
      <w:pPr>
        <w:rPr>
          <w:rFonts w:ascii="Arial" w:hAnsi="Arial" w:cs="Arial"/>
          <w:sz w:val="24"/>
          <w:szCs w:val="24"/>
        </w:rPr>
      </w:pPr>
      <w:r w:rsidRPr="00FA7507">
        <w:rPr>
          <w:rFonts w:ascii="Arial" w:hAnsi="Arial" w:cs="Arial"/>
          <w:sz w:val="24"/>
          <w:szCs w:val="24"/>
        </w:rPr>
        <w:t xml:space="preserve">    </w:t>
      </w:r>
      <w:r w:rsidRPr="00FA7507" w:rsidR="00123574">
        <w:rPr>
          <w:rFonts w:ascii="Arial" w:hAnsi="Arial" w:cs="Arial"/>
          <w:sz w:val="24"/>
          <w:szCs w:val="24"/>
        </w:rPr>
        <w:t xml:space="preserve">    </w:t>
      </w:r>
      <w:r w:rsidRPr="00FA7507" w:rsidR="00B41403">
        <w:rPr>
          <w:rFonts w:ascii="Arial" w:hAnsi="Arial" w:cs="Arial"/>
          <w:sz w:val="24"/>
          <w:szCs w:val="24"/>
        </w:rPr>
        <w:t xml:space="preserve"> </w:t>
      </w:r>
      <w:r w:rsidRPr="00FA7507">
        <w:rPr>
          <w:rFonts w:ascii="Arial" w:hAnsi="Arial" w:cs="Arial"/>
          <w:sz w:val="24"/>
          <w:szCs w:val="24"/>
        </w:rPr>
        <w:t xml:space="preserve"> </w:t>
      </w:r>
      <w:r w:rsidRPr="00FA7507" w:rsidR="00131FFF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FA7507" w:rsidR="00AA4108" w:rsidRDefault="00B41403" w14:paraId="3E6E117E" w14:textId="77777777">
      <w:pPr>
        <w:rPr>
          <w:rFonts w:ascii="Arial" w:hAnsi="Arial" w:cs="Arial"/>
          <w:sz w:val="24"/>
          <w:szCs w:val="24"/>
        </w:rPr>
      </w:pPr>
      <w:r w:rsidRPr="00FA7507">
        <w:rPr>
          <w:rFonts w:ascii="Arial" w:hAnsi="Arial" w:cs="Arial"/>
          <w:sz w:val="24"/>
          <w:szCs w:val="24"/>
        </w:rPr>
        <w:t xml:space="preserve">    </w:t>
      </w:r>
      <w:r w:rsidRPr="00FA7507" w:rsidR="001A1E75">
        <w:rPr>
          <w:rFonts w:ascii="Arial" w:hAnsi="Arial" w:cs="Arial"/>
          <w:sz w:val="24"/>
          <w:szCs w:val="24"/>
        </w:rPr>
        <w:t>Republika Hrvatska</w:t>
      </w:r>
    </w:p>
    <w:p w:rsidRPr="00FA7507" w:rsidR="001A1E75" w:rsidRDefault="001A1E75" w14:paraId="1FA1F5F4" w14:textId="77777777">
      <w:pPr>
        <w:rPr>
          <w:rFonts w:ascii="Arial" w:hAnsi="Arial" w:cs="Arial"/>
          <w:sz w:val="24"/>
          <w:szCs w:val="24"/>
        </w:rPr>
      </w:pPr>
      <w:r w:rsidRPr="00FA7507">
        <w:rPr>
          <w:rFonts w:ascii="Arial" w:hAnsi="Arial" w:cs="Arial"/>
          <w:sz w:val="24"/>
          <w:szCs w:val="24"/>
        </w:rPr>
        <w:t>Općinski sud u Osijeku</w:t>
      </w:r>
    </w:p>
    <w:p w:rsidRPr="00FA7507" w:rsidR="001A1E75" w:rsidRDefault="00B41403" w14:paraId="236549B0" w14:textId="77777777">
      <w:pPr>
        <w:rPr>
          <w:rFonts w:ascii="Arial" w:hAnsi="Arial" w:cs="Arial"/>
          <w:sz w:val="24"/>
          <w:szCs w:val="24"/>
        </w:rPr>
      </w:pPr>
      <w:r w:rsidRPr="00FA7507">
        <w:rPr>
          <w:rFonts w:ascii="Arial" w:hAnsi="Arial" w:cs="Arial"/>
          <w:sz w:val="24"/>
          <w:szCs w:val="24"/>
        </w:rPr>
        <w:t xml:space="preserve">   </w:t>
      </w:r>
      <w:r w:rsidRPr="00FA7507" w:rsidR="001A1E75">
        <w:rPr>
          <w:rFonts w:ascii="Arial" w:hAnsi="Arial" w:cs="Arial"/>
          <w:sz w:val="24"/>
          <w:szCs w:val="24"/>
        </w:rPr>
        <w:t>Europsk</w:t>
      </w:r>
      <w:r w:rsidRPr="00FA7507" w:rsidR="007B73C1">
        <w:rPr>
          <w:rFonts w:ascii="Arial" w:hAnsi="Arial" w:cs="Arial"/>
          <w:sz w:val="24"/>
          <w:szCs w:val="24"/>
        </w:rPr>
        <w:t>a a</w:t>
      </w:r>
      <w:r w:rsidRPr="00FA7507" w:rsidR="001A1E75">
        <w:rPr>
          <w:rFonts w:ascii="Arial" w:hAnsi="Arial" w:cs="Arial"/>
          <w:sz w:val="24"/>
          <w:szCs w:val="24"/>
        </w:rPr>
        <w:t>venij</w:t>
      </w:r>
      <w:r w:rsidRPr="00FA7507" w:rsidR="007B73C1">
        <w:rPr>
          <w:rFonts w:ascii="Arial" w:hAnsi="Arial" w:cs="Arial"/>
          <w:sz w:val="24"/>
          <w:szCs w:val="24"/>
        </w:rPr>
        <w:t>a</w:t>
      </w:r>
      <w:r w:rsidRPr="00FA7507" w:rsidR="001A1E75">
        <w:rPr>
          <w:rFonts w:ascii="Arial" w:hAnsi="Arial" w:cs="Arial"/>
          <w:sz w:val="24"/>
          <w:szCs w:val="24"/>
        </w:rPr>
        <w:t xml:space="preserve">  7</w:t>
      </w:r>
    </w:p>
    <w:p w:rsidR="00ED39BC" w:rsidRDefault="00B41403" w14:paraId="7FC8B9AE" w14:textId="77777777">
      <w:pPr>
        <w:rPr>
          <w:rFonts w:ascii="Arial" w:hAnsi="Arial" w:cs="Arial"/>
          <w:sz w:val="24"/>
          <w:szCs w:val="24"/>
        </w:rPr>
      </w:pPr>
      <w:r w:rsidRPr="00FA7507">
        <w:rPr>
          <w:rFonts w:ascii="Arial" w:hAnsi="Arial" w:cs="Arial"/>
          <w:sz w:val="24"/>
          <w:szCs w:val="24"/>
        </w:rPr>
        <w:t xml:space="preserve">       </w:t>
      </w:r>
      <w:r w:rsidRPr="00FA7507" w:rsidR="00052716">
        <w:rPr>
          <w:rFonts w:ascii="Arial" w:hAnsi="Arial" w:cs="Arial"/>
          <w:sz w:val="24"/>
          <w:szCs w:val="24"/>
        </w:rPr>
        <w:t xml:space="preserve">31000 Osijek </w:t>
      </w:r>
    </w:p>
    <w:p w:rsidRPr="00536542" w:rsidR="00536542" w:rsidP="00536542" w:rsidRDefault="00536542" w14:paraId="528832C2" w14:textId="77777777">
      <w:pPr>
        <w:jc w:val="center"/>
        <w:rPr>
          <w:rFonts w:ascii="Arial" w:hAnsi="Arial" w:cs="Arial"/>
          <w:sz w:val="24"/>
          <w:szCs w:val="24"/>
        </w:rPr>
      </w:pPr>
    </w:p>
    <w:p w:rsidR="00856581" w:rsidP="00856581" w:rsidRDefault="00856581" w14:paraId="4E1021B4" w14:textId="77777777">
      <w:pPr>
        <w:pStyle w:val="Default"/>
        <w:jc w:val="center"/>
        <w:rPr>
          <w:color w:val="auto"/>
        </w:rPr>
      </w:pPr>
      <w:r w:rsidRPr="00856581">
        <w:rPr>
          <w:color w:val="auto"/>
        </w:rPr>
        <w:t xml:space="preserve">R E P U B L I K A </w:t>
      </w:r>
      <w:r>
        <w:rPr>
          <w:color w:val="auto"/>
        </w:rPr>
        <w:t xml:space="preserve">  </w:t>
      </w:r>
      <w:r w:rsidRPr="00856581">
        <w:rPr>
          <w:color w:val="auto"/>
        </w:rPr>
        <w:t>H R V A T S K A</w:t>
      </w:r>
    </w:p>
    <w:p w:rsidRPr="00856581" w:rsidR="00856581" w:rsidP="00856581" w:rsidRDefault="00856581" w14:paraId="5BE9DF70" w14:textId="77777777">
      <w:pPr>
        <w:pStyle w:val="Default"/>
        <w:jc w:val="center"/>
        <w:rPr>
          <w:color w:val="auto"/>
        </w:rPr>
      </w:pPr>
    </w:p>
    <w:p w:rsidR="00856581" w:rsidP="00856581" w:rsidRDefault="00856581" w14:paraId="362DBEDA" w14:textId="77777777">
      <w:pPr>
        <w:pStyle w:val="Default"/>
        <w:jc w:val="center"/>
        <w:rPr>
          <w:color w:val="auto"/>
        </w:rPr>
      </w:pPr>
      <w:r w:rsidRPr="00856581">
        <w:rPr>
          <w:color w:val="auto"/>
        </w:rPr>
        <w:t>R J E Š E N J E</w:t>
      </w:r>
    </w:p>
    <w:p w:rsidR="00856581" w:rsidP="00856581" w:rsidRDefault="00856581" w14:paraId="13FF9201" w14:textId="77777777">
      <w:pPr>
        <w:pStyle w:val="Default"/>
        <w:jc w:val="both"/>
        <w:rPr>
          <w:color w:val="auto"/>
        </w:rPr>
      </w:pPr>
    </w:p>
    <w:p w:rsidRPr="00856581" w:rsidR="00856581" w:rsidP="00856581" w:rsidRDefault="00856581" w14:paraId="4E90FDEA" w14:textId="77777777">
      <w:pPr>
        <w:pStyle w:val="Default"/>
        <w:jc w:val="both"/>
        <w:rPr>
          <w:color w:val="auto"/>
        </w:rPr>
      </w:pPr>
    </w:p>
    <w:p w:rsidR="00856581" w:rsidP="00856581" w:rsidRDefault="00856581" w14:paraId="2B69D3C6" w14:textId="77777777">
      <w:pPr>
        <w:pStyle w:val="Default"/>
        <w:jc w:val="both"/>
        <w:rPr>
          <w:color w:val="auto"/>
        </w:rPr>
      </w:pPr>
      <w:r w:rsidRPr="00856581">
        <w:rPr>
          <w:color w:val="auto"/>
        </w:rPr>
        <w:t>Općinski sud u Osijeku, po sucu Dalmoslavi Grgić, kao sucu pojedincu, u parničnom predmetu B</w:t>
      </w:r>
      <w:r w:rsidR="00A31282">
        <w:rPr>
          <w:color w:val="auto"/>
        </w:rPr>
        <w:t>.</w:t>
      </w:r>
      <w:r w:rsidRPr="00856581">
        <w:rPr>
          <w:color w:val="auto"/>
        </w:rPr>
        <w:t xml:space="preserve"> B</w:t>
      </w:r>
      <w:r w:rsidR="00A31282">
        <w:rPr>
          <w:color w:val="auto"/>
        </w:rPr>
        <w:t>.</w:t>
      </w:r>
      <w:r w:rsidRPr="00856581">
        <w:rPr>
          <w:color w:val="auto"/>
        </w:rPr>
        <w:t xml:space="preserve">, OIB: </w:t>
      </w:r>
      <w:r w:rsidR="00A31282">
        <w:rPr>
          <w:color w:val="auto"/>
        </w:rPr>
        <w:t>…</w:t>
      </w:r>
      <w:r w:rsidRPr="00856581">
        <w:rPr>
          <w:color w:val="auto"/>
        </w:rPr>
        <w:t>, iz B</w:t>
      </w:r>
      <w:r w:rsidR="00A31282">
        <w:rPr>
          <w:color w:val="auto"/>
        </w:rPr>
        <w:t>.</w:t>
      </w:r>
      <w:r w:rsidRPr="00856581">
        <w:rPr>
          <w:color w:val="auto"/>
        </w:rPr>
        <w:t xml:space="preserve"> M</w:t>
      </w:r>
      <w:r w:rsidR="00A31282">
        <w:rPr>
          <w:color w:val="auto"/>
        </w:rPr>
        <w:t>.</w:t>
      </w:r>
      <w:r w:rsidRPr="00856581">
        <w:rPr>
          <w:color w:val="auto"/>
        </w:rPr>
        <w:t>, protiv protustranke H</w:t>
      </w:r>
      <w:r w:rsidR="00A31282">
        <w:rPr>
          <w:color w:val="auto"/>
        </w:rPr>
        <w:t>.</w:t>
      </w:r>
      <w:r w:rsidRPr="00856581">
        <w:rPr>
          <w:color w:val="auto"/>
        </w:rPr>
        <w:t xml:space="preserve"> B</w:t>
      </w:r>
      <w:r w:rsidR="00A31282">
        <w:rPr>
          <w:color w:val="auto"/>
        </w:rPr>
        <w:t>.</w:t>
      </w:r>
      <w:r w:rsidRPr="00856581">
        <w:rPr>
          <w:color w:val="auto"/>
        </w:rPr>
        <w:t xml:space="preserve">, OIB: </w:t>
      </w:r>
      <w:r w:rsidR="00A31282">
        <w:rPr>
          <w:color w:val="auto"/>
        </w:rPr>
        <w:t>…</w:t>
      </w:r>
      <w:r w:rsidRPr="00856581">
        <w:rPr>
          <w:color w:val="auto"/>
        </w:rPr>
        <w:t>, iz O</w:t>
      </w:r>
      <w:r w:rsidR="00A31282">
        <w:rPr>
          <w:color w:val="auto"/>
        </w:rPr>
        <w:t>.</w:t>
      </w:r>
      <w:r w:rsidRPr="00856581">
        <w:rPr>
          <w:color w:val="auto"/>
        </w:rPr>
        <w:t>, radi prestanka uzdržavanja 30. lipnja 2026.,</w:t>
      </w:r>
    </w:p>
    <w:p w:rsidRPr="00856581" w:rsidR="00856581" w:rsidP="00856581" w:rsidRDefault="00856581" w14:paraId="15EE1DA3" w14:textId="77777777">
      <w:pPr>
        <w:pStyle w:val="Default"/>
        <w:jc w:val="both"/>
        <w:rPr>
          <w:color w:val="auto"/>
        </w:rPr>
      </w:pPr>
    </w:p>
    <w:p w:rsidR="00856581" w:rsidP="00856581" w:rsidRDefault="00856581" w14:paraId="6AF3AD5C" w14:textId="77777777">
      <w:pPr>
        <w:pStyle w:val="Default"/>
        <w:jc w:val="center"/>
        <w:rPr>
          <w:color w:val="auto"/>
        </w:rPr>
      </w:pPr>
      <w:r w:rsidRPr="00856581">
        <w:rPr>
          <w:color w:val="auto"/>
        </w:rPr>
        <w:t>r i j e š i o j e</w:t>
      </w:r>
    </w:p>
    <w:p w:rsidR="00856581" w:rsidP="00856581" w:rsidRDefault="00856581" w14:paraId="214E96A3" w14:textId="77777777">
      <w:pPr>
        <w:pStyle w:val="Default"/>
        <w:jc w:val="center"/>
        <w:rPr>
          <w:color w:val="auto"/>
        </w:rPr>
      </w:pPr>
    </w:p>
    <w:p w:rsidRPr="00856581" w:rsidR="00856581" w:rsidP="00856581" w:rsidRDefault="00856581" w14:paraId="5EF5BA90" w14:textId="77777777">
      <w:pPr>
        <w:pStyle w:val="Default"/>
        <w:jc w:val="center"/>
        <w:rPr>
          <w:color w:val="auto"/>
        </w:rPr>
      </w:pPr>
    </w:p>
    <w:p w:rsidR="00856581" w:rsidP="00856581" w:rsidRDefault="00856581" w14:paraId="14030DDE" w14:textId="77777777">
      <w:pPr>
        <w:pStyle w:val="Default"/>
        <w:jc w:val="both"/>
        <w:rPr>
          <w:color w:val="auto"/>
        </w:rPr>
      </w:pPr>
      <w:r w:rsidRPr="00856581">
        <w:rPr>
          <w:color w:val="auto"/>
        </w:rPr>
        <w:t>I./ Poziva se tužitelj da u roku 15 dana, od dana primitka rješenja, dopuni tužbu kako bi bio podoban za postupanje tako da točno navede presudu po kojoj je uzdržavanje određeno, sud koji ju je donio i datum i istu priloži a sve na temelju čl. 109. Zakona o parničnom postupku.</w:t>
      </w:r>
    </w:p>
    <w:p w:rsidRPr="00856581" w:rsidR="00856581" w:rsidP="00856581" w:rsidRDefault="00856581" w14:paraId="5437B22C" w14:textId="77777777">
      <w:pPr>
        <w:pStyle w:val="Default"/>
        <w:jc w:val="both"/>
        <w:rPr>
          <w:color w:val="auto"/>
        </w:rPr>
      </w:pPr>
    </w:p>
    <w:p w:rsidR="00856581" w:rsidP="00856581" w:rsidRDefault="00856581" w14:paraId="77BB287C" w14:textId="77777777">
      <w:pPr>
        <w:pStyle w:val="Default"/>
        <w:jc w:val="both"/>
        <w:rPr>
          <w:color w:val="auto"/>
        </w:rPr>
      </w:pPr>
      <w:r w:rsidRPr="00856581">
        <w:rPr>
          <w:color w:val="auto"/>
        </w:rPr>
        <w:t>II./ Smatrati će se da je prijedlog povučen ukoliko ne bude vraćen sudu u određenom roku, a ako bude vraćen bez dopune odbaciti će se.</w:t>
      </w:r>
    </w:p>
    <w:p w:rsidR="00856581" w:rsidP="00856581" w:rsidRDefault="00856581" w14:paraId="620D0977" w14:textId="77777777">
      <w:pPr>
        <w:pStyle w:val="Default"/>
        <w:jc w:val="both"/>
        <w:rPr>
          <w:color w:val="auto"/>
        </w:rPr>
      </w:pPr>
    </w:p>
    <w:p w:rsidRPr="00856581" w:rsidR="00856581" w:rsidP="00856581" w:rsidRDefault="00856581" w14:paraId="29311424" w14:textId="77777777">
      <w:pPr>
        <w:pStyle w:val="Default"/>
        <w:jc w:val="both"/>
        <w:rPr>
          <w:color w:val="auto"/>
        </w:rPr>
      </w:pPr>
    </w:p>
    <w:p w:rsidRPr="00856581" w:rsidR="00856581" w:rsidP="00856581" w:rsidRDefault="00856581" w14:paraId="5ADE70DC" w14:textId="77777777">
      <w:pPr>
        <w:pStyle w:val="Default"/>
        <w:jc w:val="center"/>
        <w:rPr>
          <w:color w:val="auto"/>
        </w:rPr>
      </w:pPr>
      <w:r w:rsidRPr="00856581">
        <w:rPr>
          <w:color w:val="auto"/>
        </w:rPr>
        <w:t>U Osijeku, 30. lipnja 2026.</w:t>
      </w:r>
    </w:p>
    <w:p w:rsidR="00856581" w:rsidP="00856581" w:rsidRDefault="00856581" w14:paraId="229C8236" w14:textId="77777777">
      <w:pPr>
        <w:pStyle w:val="Default"/>
        <w:jc w:val="both"/>
        <w:rPr>
          <w:color w:val="auto"/>
        </w:rPr>
      </w:pPr>
    </w:p>
    <w:p w:rsidRPr="00856581" w:rsidR="00856581" w:rsidP="00856581" w:rsidRDefault="00856581" w14:paraId="693C26BC" w14:textId="77777777">
      <w:pPr>
        <w:pStyle w:val="Default"/>
        <w:ind w:left="6480" w:firstLine="720"/>
        <w:jc w:val="both"/>
        <w:rPr>
          <w:color w:val="auto"/>
        </w:rPr>
      </w:pPr>
      <w:r w:rsidRPr="00856581">
        <w:rPr>
          <w:color w:val="auto"/>
        </w:rPr>
        <w:t>Sudac</w:t>
      </w:r>
    </w:p>
    <w:p w:rsidRPr="00856581" w:rsidR="00856581" w:rsidP="00856581" w:rsidRDefault="00856581" w14:paraId="43A6E153" w14:textId="77777777">
      <w:pPr>
        <w:pStyle w:val="Default"/>
        <w:ind w:left="5760" w:firstLine="720"/>
        <w:jc w:val="both"/>
        <w:rPr>
          <w:color w:val="auto"/>
        </w:rPr>
      </w:pPr>
      <w:r w:rsidRPr="00856581">
        <w:rPr>
          <w:color w:val="auto"/>
        </w:rPr>
        <w:t>Dalmoslava Grgić</w:t>
      </w:r>
      <w:r>
        <w:rPr>
          <w:color w:val="auto"/>
        </w:rPr>
        <w:t>, v.r.</w:t>
      </w:r>
    </w:p>
    <w:p w:rsidR="00856581" w:rsidP="00856581" w:rsidRDefault="00856581" w14:paraId="741EFD9F" w14:textId="77777777">
      <w:pPr>
        <w:pStyle w:val="Default"/>
        <w:jc w:val="both"/>
        <w:rPr>
          <w:color w:val="auto"/>
        </w:rPr>
      </w:pPr>
    </w:p>
    <w:p w:rsidRPr="00856581" w:rsidR="00856581" w:rsidP="00856581" w:rsidRDefault="00856581" w14:paraId="63F4C01C" w14:textId="77777777">
      <w:pPr>
        <w:pStyle w:val="Default"/>
        <w:jc w:val="both"/>
        <w:rPr>
          <w:color w:val="auto"/>
        </w:rPr>
      </w:pPr>
      <w:r w:rsidRPr="00856581">
        <w:rPr>
          <w:color w:val="auto"/>
        </w:rPr>
        <w:t>POUKA O PRAVNOM LIJEKU:</w:t>
      </w:r>
    </w:p>
    <w:p w:rsidR="00856581" w:rsidP="00856581" w:rsidRDefault="00856581" w14:paraId="3F7ADC0C" w14:textId="77777777">
      <w:pPr>
        <w:pStyle w:val="Default"/>
        <w:jc w:val="both"/>
        <w:rPr>
          <w:color w:val="auto"/>
        </w:rPr>
      </w:pPr>
      <w:r w:rsidRPr="00856581">
        <w:rPr>
          <w:color w:val="auto"/>
        </w:rPr>
        <w:t>Protiv ovog rješenja nije dopuštena žalba.</w:t>
      </w:r>
    </w:p>
    <w:p w:rsidRPr="00856581" w:rsidR="00856581" w:rsidP="00856581" w:rsidRDefault="00856581" w14:paraId="67588515" w14:textId="77777777">
      <w:pPr>
        <w:pStyle w:val="Default"/>
        <w:jc w:val="both"/>
        <w:rPr>
          <w:color w:val="auto"/>
        </w:rPr>
      </w:pPr>
    </w:p>
    <w:p w:rsidRPr="00856581" w:rsidR="00856581" w:rsidP="00856581" w:rsidRDefault="00856581" w14:paraId="49F676D5" w14:textId="77777777">
      <w:pPr>
        <w:pStyle w:val="Default"/>
        <w:jc w:val="both"/>
        <w:rPr>
          <w:color w:val="auto"/>
        </w:rPr>
      </w:pPr>
      <w:r w:rsidRPr="00856581">
        <w:rPr>
          <w:color w:val="auto"/>
        </w:rPr>
        <w:t>Dostaviti:</w:t>
      </w:r>
    </w:p>
    <w:p w:rsidRPr="006F2C81" w:rsidR="006F2C81" w:rsidP="00856581" w:rsidRDefault="00856581" w14:paraId="0F399B0E" w14:textId="77777777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</w:t>
      </w:r>
      <w:r w:rsidRPr="00856581">
        <w:rPr>
          <w:color w:val="auto"/>
        </w:rPr>
        <w:t>1.Tužitelju</w:t>
      </w:r>
    </w:p>
    <w:p w:rsidR="006F2C81" w:rsidP="006F2C81" w:rsidRDefault="006F2C81" w14:paraId="2FFE1B1D" w14:textId="77777777">
      <w:pPr>
        <w:pStyle w:val="Default"/>
        <w:jc w:val="both"/>
        <w:rPr>
          <w:color w:val="auto"/>
        </w:rPr>
      </w:pPr>
    </w:p>
    <w:p w:rsidR="006F2C81" w:rsidP="006F2C81" w:rsidRDefault="006F2C81" w14:paraId="4262F5C3" w14:textId="77777777">
      <w:pPr>
        <w:pStyle w:val="Default"/>
        <w:jc w:val="both"/>
        <w:rPr>
          <w:color w:val="auto"/>
        </w:rPr>
      </w:pPr>
    </w:p>
    <w:p w:rsidR="006F2C81" w:rsidP="006F2C81" w:rsidRDefault="006F2C81" w14:paraId="697B0597" w14:textId="77777777">
      <w:pPr>
        <w:pStyle w:val="Default"/>
        <w:jc w:val="both"/>
        <w:rPr>
          <w:color w:val="auto"/>
        </w:rPr>
      </w:pPr>
    </w:p>
    <w:p w:rsidR="006F2C81" w:rsidP="006F2C81" w:rsidRDefault="006F2C81" w14:paraId="2F926433" w14:textId="77777777">
      <w:pPr>
        <w:pStyle w:val="Default"/>
        <w:jc w:val="both"/>
        <w:rPr>
          <w:color w:val="auto"/>
        </w:rPr>
      </w:pPr>
    </w:p>
    <w:p w:rsidR="000124CA" w:rsidP="006F2C81" w:rsidRDefault="000124CA" w14:paraId="1E1AB30C" w14:textId="77777777">
      <w:pPr>
        <w:pStyle w:val="Default"/>
        <w:jc w:val="both"/>
        <w:rPr>
          <w:color w:val="auto"/>
        </w:rPr>
      </w:pPr>
    </w:p>
    <w:p w:rsidR="000124CA" w:rsidP="006F2C81" w:rsidRDefault="000124CA" w14:paraId="0153A7E2" w14:textId="77777777">
      <w:pPr>
        <w:pStyle w:val="Default"/>
        <w:jc w:val="both"/>
        <w:rPr>
          <w:color w:val="auto"/>
        </w:rPr>
      </w:pPr>
    </w:p>
    <w:p w:rsidRPr="00212067" w:rsidR="003E6C96" w:rsidP="00536542" w:rsidRDefault="003E6C96" w14:paraId="015C3863" w14:textId="77777777">
      <w:pPr>
        <w:pStyle w:val="Default"/>
        <w:jc w:val="both"/>
      </w:pPr>
    </w:p>
    <w:sectPr w:rsidRPr="00212067" w:rsidR="003E6C96" w:rsidSect="00645016">
      <w:headerReference w:type="even" r:id="rId10"/>
      <w:headerReference w:type="default" r:id="rId11"/>
      <w:pgSz w:w="11906" w:h="16838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Pr="00FA7507" w:rsidR="006D3298" w:rsidRDefault="006D3298" w14:paraId="5DA4BB6A" w14:textId="77777777">
      <w:r w:rsidRPr="00FA7507">
        <w:separator/>
      </w:r>
    </w:p>
  </w:endnote>
  <w:endnote w:type="continuationSeparator" w:id="0">
    <w:p w:rsidRPr="00FA7507" w:rsidR="006D3298" w:rsidRDefault="006D3298" w14:paraId="654ABF4D" w14:textId="77777777">
      <w:r w:rsidRPr="00FA7507"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Pr="00FA7507" w:rsidR="006D3298" w:rsidRDefault="006D3298" w14:paraId="796D46C3" w14:textId="77777777">
      <w:r w:rsidRPr="00FA7507">
        <w:separator/>
      </w:r>
    </w:p>
  </w:footnote>
  <w:footnote w:type="continuationSeparator" w:id="0">
    <w:p w:rsidRPr="00FA7507" w:rsidR="006D3298" w:rsidRDefault="006D3298" w14:paraId="7CD091AB" w14:textId="77777777">
      <w:r w:rsidRPr="00FA7507"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A7507" w:rsidR="003B6108" w:rsidRDefault="003B6108" w14:paraId="497B4A96" w14:textId="77777777">
    <w:pPr>
      <w:pStyle w:val="Zaglavlje"/>
      <w:framePr w:wrap="around" w:hAnchor="margin" w:vAnchor="text" w:xAlign="center" w:y="1"/>
      <w:rPr>
        <w:rStyle w:val="Brojstranice"/>
      </w:rPr>
    </w:pPr>
    <w:r w:rsidRPr="00FA7507">
      <w:rPr>
        <w:rStyle w:val="Brojstranice"/>
      </w:rPr>
      <w:fldChar w:fldCharType="begin"/>
    </w:r>
    <w:r w:rsidRPr="00FA7507">
      <w:rPr>
        <w:rStyle w:val="Brojstranice"/>
      </w:rPr>
      <w:instrText xml:space="preserve">PAGE  </w:instrText>
    </w:r>
    <w:r w:rsidRPr="00FA7507">
      <w:rPr>
        <w:rStyle w:val="Brojstranice"/>
      </w:rPr>
      <w:fldChar w:fldCharType="separate"/>
    </w:r>
    <w:r w:rsidRPr="00FA7507">
      <w:rPr>
        <w:rStyle w:val="Brojstranice"/>
      </w:rPr>
      <w:t>1</w:t>
    </w:r>
    <w:r w:rsidRPr="00FA7507">
      <w:rPr>
        <w:rStyle w:val="Brojstranice"/>
      </w:rPr>
      <w:fldChar w:fldCharType="end"/>
    </w:r>
  </w:p>
  <w:p w:rsidRPr="00FA7507" w:rsidR="003B6108" w:rsidRDefault="003B6108" w14:paraId="19E947B8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4B44" w:rsidP="00224B44" w:rsidRDefault="009C19E0" w14:paraId="7D47ED3E" w14:textId="77777777">
    <w:pPr>
      <w:jc w:val="right"/>
      <w:rPr>
        <w:rFonts w:ascii="Arial" w:hAnsi="Arial" w:cs="Arial"/>
        <w:sz w:val="24"/>
        <w:szCs w:val="24"/>
      </w:rPr>
    </w:pPr>
    <w:r>
      <w:tab/>
    </w:r>
    <w:r>
      <w:tab/>
    </w:r>
    <w:sdt>
      <w:sdtPr>
        <w:id w:val="-1772165089"/>
        <w:docPartObj>
          <w:docPartGallery w:val="Page Numbers (Top of Page)"/>
          <w:docPartUnique/>
        </w:docPartObj>
      </w:sdtPr>
      <w:sdtEndPr>
        <w:rPr>
          <w:rFonts w:ascii="Arial" w:hAnsi="Arial" w:cs="Arial"/>
          <w:sz w:val="24"/>
          <w:szCs w:val="24"/>
        </w:rPr>
      </w:sdtEndPr>
      <w:sdtContent>
        <w:r w:rsidRPr="009C19E0">
          <w:rPr>
            <w:rFonts w:ascii="Arial" w:hAnsi="Arial" w:cs="Arial"/>
            <w:sz w:val="24"/>
            <w:szCs w:val="24"/>
          </w:rPr>
          <w:fldChar w:fldCharType="begin"/>
        </w:r>
        <w:r w:rsidRPr="009C19E0">
          <w:rPr>
            <w:rFonts w:ascii="Arial" w:hAnsi="Arial" w:cs="Arial"/>
            <w:sz w:val="24"/>
            <w:szCs w:val="24"/>
          </w:rPr>
          <w:instrText>PAGE   \* MERGEFORMAT</w:instrText>
        </w:r>
        <w:r w:rsidRPr="009C19E0">
          <w:rPr>
            <w:rFonts w:ascii="Arial" w:hAnsi="Arial" w:cs="Arial"/>
            <w:sz w:val="24"/>
            <w:szCs w:val="24"/>
          </w:rPr>
          <w:fldChar w:fldCharType="separate"/>
        </w:r>
        <w:r w:rsidRPr="009C19E0">
          <w:rPr>
            <w:rFonts w:ascii="Arial" w:hAnsi="Arial" w:cs="Arial"/>
            <w:sz w:val="24"/>
            <w:szCs w:val="24"/>
          </w:rPr>
          <w:t>2</w:t>
        </w:r>
        <w:r w:rsidRPr="009C19E0">
          <w:rPr>
            <w:rFonts w:ascii="Arial" w:hAnsi="Arial" w:cs="Arial"/>
            <w:sz w:val="24"/>
            <w:szCs w:val="24"/>
          </w:rPr>
          <w:fldChar w:fldCharType="end"/>
        </w:r>
      </w:sdtContent>
    </w:sdt>
    <w:r>
      <w:rPr>
        <w:rFonts w:ascii="Arial" w:hAnsi="Arial" w:cs="Arial"/>
        <w:sz w:val="24"/>
        <w:szCs w:val="24"/>
      </w:rPr>
      <w:t xml:space="preserve">                </w:t>
    </w:r>
    <w:r w:rsidRPr="00224B44" w:rsidR="00224B44">
      <w:rPr>
        <w:rFonts w:ascii="Arial" w:hAnsi="Arial" w:cs="Arial"/>
        <w:sz w:val="24"/>
        <w:szCs w:val="24"/>
      </w:rPr>
      <w:t>Poslovni broj: R1 Ob-</w:t>
    </w:r>
    <w:r w:rsidR="000124CA">
      <w:rPr>
        <w:rFonts w:ascii="Arial" w:hAnsi="Arial" w:cs="Arial"/>
        <w:sz w:val="24"/>
        <w:szCs w:val="24"/>
      </w:rPr>
      <w:t>569</w:t>
    </w:r>
    <w:r w:rsidRPr="00224B44" w:rsidR="00224B44">
      <w:rPr>
        <w:rFonts w:ascii="Arial" w:hAnsi="Arial" w:cs="Arial"/>
        <w:sz w:val="24"/>
        <w:szCs w:val="24"/>
      </w:rPr>
      <w:t>/202</w:t>
    </w:r>
    <w:r w:rsidR="000124CA">
      <w:rPr>
        <w:rFonts w:ascii="Arial" w:hAnsi="Arial" w:cs="Arial"/>
        <w:sz w:val="24"/>
        <w:szCs w:val="24"/>
      </w:rPr>
      <w:t>5</w:t>
    </w:r>
    <w:r w:rsidRPr="00224B44" w:rsidR="00224B44">
      <w:rPr>
        <w:rFonts w:ascii="Arial" w:hAnsi="Arial" w:cs="Arial"/>
        <w:sz w:val="24"/>
        <w:szCs w:val="24"/>
      </w:rPr>
      <w:t>-3</w:t>
    </w:r>
  </w:p>
  <w:p w:rsidRPr="009C19E0" w:rsidR="009C19E0" w:rsidP="002F09FE" w:rsidRDefault="009C19E0" w14:paraId="4B65624D" w14:textId="77777777">
    <w:pPr>
      <w:jc w:val="right"/>
      <w:rPr>
        <w:rFonts w:ascii="Arial" w:hAnsi="Arial" w:cs="Arial"/>
        <w:sz w:val="24"/>
        <w:szCs w:val="24"/>
      </w:rPr>
    </w:pPr>
  </w:p>
  <w:p w:rsidRPr="009C19E0" w:rsidR="009C19E0" w:rsidP="009C19E0" w:rsidRDefault="009C19E0" w14:paraId="0B790AB4" w14:textId="77777777">
    <w:pPr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BD0ABB0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3E65F6"/>
    <w:multiLevelType w:val="hybridMultilevel"/>
    <w:tmpl w:val="3F449C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80F62"/>
    <w:multiLevelType w:val="hybridMultilevel"/>
    <w:tmpl w:val="BF8A9A8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38705D"/>
    <w:multiLevelType w:val="hybridMultilevel"/>
    <w:tmpl w:val="18168C08"/>
    <w:lvl w:ilvl="0" w:tplc="DA86FD7C">
      <w:start w:val="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4">
    <w:nsid w:val="0A5F513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A9348D2"/>
    <w:multiLevelType w:val="hybridMultilevel"/>
    <w:tmpl w:val="B246C2A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AF1400"/>
    <w:multiLevelType w:val="hybridMultilevel"/>
    <w:tmpl w:val="F2E832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BD5089"/>
    <w:multiLevelType w:val="hybridMultilevel"/>
    <w:tmpl w:val="0804EE2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3246B7"/>
    <w:multiLevelType w:val="hybridMultilevel"/>
    <w:tmpl w:val="A9C8ED1E"/>
    <w:lvl w:ilvl="0" w:tplc="2BD4F0E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0F2F395B"/>
    <w:multiLevelType w:val="hybridMultilevel"/>
    <w:tmpl w:val="DC74FF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AD1C61"/>
    <w:multiLevelType w:val="hybridMultilevel"/>
    <w:tmpl w:val="A5BC9A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F2B99"/>
    <w:multiLevelType w:val="singleLevel"/>
    <w:tmpl w:val="0C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6434D04"/>
    <w:multiLevelType w:val="hybridMultilevel"/>
    <w:tmpl w:val="0A7EE0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4330C"/>
    <w:multiLevelType w:val="hybridMultilevel"/>
    <w:tmpl w:val="15909178"/>
    <w:lvl w:ilvl="0" w:tplc="3C4C9C0C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4">
    <w:nsid w:val="1E107E2C"/>
    <w:multiLevelType w:val="hybridMultilevel"/>
    <w:tmpl w:val="68726C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F72908"/>
    <w:multiLevelType w:val="hybridMultilevel"/>
    <w:tmpl w:val="7B04E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D3CD5"/>
    <w:multiLevelType w:val="hybridMultilevel"/>
    <w:tmpl w:val="EB34E5C8"/>
    <w:lvl w:ilvl="0" w:tplc="A322DC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155D1F"/>
    <w:multiLevelType w:val="hybridMultilevel"/>
    <w:tmpl w:val="8FC270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450D46"/>
    <w:multiLevelType w:val="hybridMultilevel"/>
    <w:tmpl w:val="74F67CC4"/>
    <w:lvl w:ilvl="0" w:tplc="6BCCFB2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3A410B8B"/>
    <w:multiLevelType w:val="hybridMultilevel"/>
    <w:tmpl w:val="95045D7A"/>
    <w:lvl w:ilvl="0" w:tplc="775A3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7414E9"/>
    <w:multiLevelType w:val="hybridMultilevel"/>
    <w:tmpl w:val="E2546806"/>
    <w:lvl w:ilvl="0" w:tplc="41269BB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3EE235FF"/>
    <w:multiLevelType w:val="singleLevel"/>
    <w:tmpl w:val="E22E99E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ED11DF"/>
    <w:multiLevelType w:val="hybridMultilevel"/>
    <w:tmpl w:val="ADE0E504"/>
    <w:lvl w:ilvl="0" w:tplc="D0B2E9CA">
      <w:start w:val="13"/>
      <w:numFmt w:val="bullet"/>
      <w:lvlText w:val="-"/>
      <w:lvlJc w:val="left"/>
      <w:pPr>
        <w:tabs>
          <w:tab w:val="num" w:pos="2280"/>
        </w:tabs>
        <w:ind w:left="2280" w:hanging="9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hint="default" w:ascii="Wingdings" w:hAnsi="Wingdings"/>
      </w:rPr>
    </w:lvl>
  </w:abstractNum>
  <w:abstractNum w:abstractNumId="23">
    <w:nsid w:val="41E24835"/>
    <w:multiLevelType w:val="hybridMultilevel"/>
    <w:tmpl w:val="9D9E290E"/>
    <w:lvl w:ilvl="0" w:tplc="C2CEEEB0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43D0B34"/>
    <w:multiLevelType w:val="hybridMultilevel"/>
    <w:tmpl w:val="FCF27B1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44D15543"/>
    <w:multiLevelType w:val="hybridMultilevel"/>
    <w:tmpl w:val="A47A5792"/>
    <w:lvl w:ilvl="0" w:tplc="7A0EECF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475F563F"/>
    <w:multiLevelType w:val="singleLevel"/>
    <w:tmpl w:val="093EE8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7694190"/>
    <w:multiLevelType w:val="hybridMultilevel"/>
    <w:tmpl w:val="02D4E3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5A1398"/>
    <w:multiLevelType w:val="hybridMultilevel"/>
    <w:tmpl w:val="FD30D100"/>
    <w:lvl w:ilvl="0" w:tplc="41269BB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29">
    <w:nsid w:val="4B5A0661"/>
    <w:multiLevelType w:val="hybridMultilevel"/>
    <w:tmpl w:val="77C43822"/>
    <w:lvl w:ilvl="0" w:tplc="012E994C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4EC63AAF"/>
    <w:multiLevelType w:val="hybridMultilevel"/>
    <w:tmpl w:val="C602B63E"/>
    <w:lvl w:ilvl="0" w:tplc="08760422">
      <w:start w:val="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31">
    <w:nsid w:val="4F291796"/>
    <w:multiLevelType w:val="hybridMultilevel"/>
    <w:tmpl w:val="07686E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42561F"/>
    <w:multiLevelType w:val="hybridMultilevel"/>
    <w:tmpl w:val="D06A0C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8C6EF4"/>
    <w:multiLevelType w:val="hybridMultilevel"/>
    <w:tmpl w:val="290E54F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6B067DC"/>
    <w:multiLevelType w:val="hybridMultilevel"/>
    <w:tmpl w:val="D5D61098"/>
    <w:lvl w:ilvl="0" w:tplc="C27ED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>
    <w:nsid w:val="5B3B1FF0"/>
    <w:multiLevelType w:val="singleLevel"/>
    <w:tmpl w:val="E0C0DA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5B533FAA"/>
    <w:multiLevelType w:val="hybridMultilevel"/>
    <w:tmpl w:val="90685084"/>
    <w:lvl w:ilvl="0" w:tplc="E4B46E86">
      <w:start w:val="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37">
    <w:nsid w:val="5B9C34B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5BF769DC"/>
    <w:multiLevelType w:val="hybridMultilevel"/>
    <w:tmpl w:val="FE0E0D9A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>
    <w:nsid w:val="5C137CAD"/>
    <w:multiLevelType w:val="hybridMultilevel"/>
    <w:tmpl w:val="C3260D62"/>
    <w:lvl w:ilvl="0" w:tplc="8A4867DC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5CBF618F"/>
    <w:multiLevelType w:val="hybridMultilevel"/>
    <w:tmpl w:val="0A32A0A0"/>
    <w:lvl w:ilvl="0" w:tplc="171CE19E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1">
    <w:nsid w:val="689E366A"/>
    <w:multiLevelType w:val="hybridMultilevel"/>
    <w:tmpl w:val="9502FE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1359AD"/>
    <w:multiLevelType w:val="hybridMultilevel"/>
    <w:tmpl w:val="B3A419DC"/>
    <w:lvl w:ilvl="0" w:tplc="A322DC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3">
    <w:nsid w:val="6E9765B4"/>
    <w:multiLevelType w:val="hybridMultilevel"/>
    <w:tmpl w:val="DD664E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04316E"/>
    <w:multiLevelType w:val="hybridMultilevel"/>
    <w:tmpl w:val="15BE9D6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5">
    <w:nsid w:val="716879AF"/>
    <w:multiLevelType w:val="hybridMultilevel"/>
    <w:tmpl w:val="6B2CDF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3275F6D"/>
    <w:multiLevelType w:val="hybridMultilevel"/>
    <w:tmpl w:val="FFA4E8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63B77F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6F13B6C"/>
    <w:multiLevelType w:val="hybridMultilevel"/>
    <w:tmpl w:val="B84A779C"/>
    <w:lvl w:ilvl="0" w:tplc="9B908D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9">
    <w:nsid w:val="77B81F2C"/>
    <w:multiLevelType w:val="singleLevel"/>
    <w:tmpl w:val="0C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>
    <w:nsid w:val="7A932645"/>
    <w:multiLevelType w:val="hybridMultilevel"/>
    <w:tmpl w:val="DD40906A"/>
    <w:lvl w:ilvl="0" w:tplc="1862AE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7"/>
  </w:num>
  <w:num w:numId="3">
    <w:abstractNumId w:val="26"/>
  </w:num>
  <w:num w:numId="4">
    <w:abstractNumId w:val="49"/>
  </w:num>
  <w:num w:numId="5">
    <w:abstractNumId w:val="11"/>
  </w:num>
  <w:num w:numId="6">
    <w:abstractNumId w:val="21"/>
  </w:num>
  <w:num w:numId="7">
    <w:abstractNumId w:val="37"/>
  </w:num>
  <w:num w:numId="8">
    <w:abstractNumId w:val="46"/>
  </w:num>
  <w:num w:numId="9">
    <w:abstractNumId w:val="43"/>
  </w:num>
  <w:num w:numId="10">
    <w:abstractNumId w:val="8"/>
  </w:num>
  <w:num w:numId="11">
    <w:abstractNumId w:val="24"/>
  </w:num>
  <w:num w:numId="12">
    <w:abstractNumId w:val="48"/>
  </w:num>
  <w:num w:numId="13">
    <w:abstractNumId w:val="27"/>
  </w:num>
  <w:num w:numId="14">
    <w:abstractNumId w:val="44"/>
  </w:num>
  <w:num w:numId="15">
    <w:abstractNumId w:val="2"/>
  </w:num>
  <w:num w:numId="16">
    <w:abstractNumId w:val="28"/>
  </w:num>
  <w:num w:numId="17">
    <w:abstractNumId w:val="20"/>
  </w:num>
  <w:num w:numId="18">
    <w:abstractNumId w:val="19"/>
  </w:num>
  <w:num w:numId="19">
    <w:abstractNumId w:val="25"/>
  </w:num>
  <w:num w:numId="20">
    <w:abstractNumId w:val="40"/>
  </w:num>
  <w:num w:numId="21">
    <w:abstractNumId w:val="29"/>
  </w:num>
  <w:num w:numId="22">
    <w:abstractNumId w:val="36"/>
  </w:num>
  <w:num w:numId="23">
    <w:abstractNumId w:val="13"/>
  </w:num>
  <w:num w:numId="24">
    <w:abstractNumId w:val="1"/>
  </w:num>
  <w:num w:numId="25">
    <w:abstractNumId w:val="34"/>
  </w:num>
  <w:num w:numId="26">
    <w:abstractNumId w:val="7"/>
  </w:num>
  <w:num w:numId="27">
    <w:abstractNumId w:val="31"/>
  </w:num>
  <w:num w:numId="28">
    <w:abstractNumId w:val="18"/>
  </w:num>
  <w:num w:numId="29">
    <w:abstractNumId w:val="38"/>
  </w:num>
  <w:num w:numId="30">
    <w:abstractNumId w:val="14"/>
  </w:num>
  <w:num w:numId="31">
    <w:abstractNumId w:val="22"/>
  </w:num>
  <w:num w:numId="32">
    <w:abstractNumId w:val="17"/>
  </w:num>
  <w:num w:numId="33">
    <w:abstractNumId w:val="42"/>
  </w:num>
  <w:num w:numId="34">
    <w:abstractNumId w:val="16"/>
  </w:num>
  <w:num w:numId="35">
    <w:abstractNumId w:val="45"/>
  </w:num>
  <w:num w:numId="36">
    <w:abstractNumId w:val="33"/>
  </w:num>
  <w:num w:numId="37">
    <w:abstractNumId w:val="30"/>
  </w:num>
  <w:num w:numId="38">
    <w:abstractNumId w:val="5"/>
  </w:num>
  <w:num w:numId="39">
    <w:abstractNumId w:val="3"/>
  </w:num>
  <w:num w:numId="40">
    <w:abstractNumId w:val="23"/>
  </w:num>
  <w:num w:numId="41">
    <w:abstractNumId w:val="39"/>
  </w:num>
  <w:num w:numId="42">
    <w:abstractNumId w:val="15"/>
  </w:num>
  <w:num w:numId="43">
    <w:abstractNumId w:val="12"/>
  </w:num>
  <w:num w:numId="44">
    <w:abstractNumId w:val="6"/>
  </w:num>
  <w:num w:numId="45">
    <w:abstractNumId w:val="32"/>
  </w:num>
  <w:num w:numId="46">
    <w:abstractNumId w:val="10"/>
  </w:num>
  <w:num w:numId="47">
    <w:abstractNumId w:val="50"/>
  </w:num>
  <w:num w:numId="48">
    <w:abstractNumId w:val="9"/>
  </w:num>
  <w:num w:numId="49">
    <w:abstractNumId w:val="41"/>
  </w:num>
  <w:num w:numId="50">
    <w:abstractNumId w:val="4"/>
  </w:num>
  <w:num w:numId="5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hideGrammaticalErrors/>
  <w:attachedTemplate r:id="rId1"/>
  <w:stylePaneFormatFilter w:val="3F01"/>
  <w:documentProtection w:edit="readOnly" w:enforcement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EFA"/>
    <w:rsid w:val="00002725"/>
    <w:rsid w:val="00003CBF"/>
    <w:rsid w:val="00003E04"/>
    <w:rsid w:val="000124CA"/>
    <w:rsid w:val="000127BC"/>
    <w:rsid w:val="00015763"/>
    <w:rsid w:val="000205CC"/>
    <w:rsid w:val="0002192B"/>
    <w:rsid w:val="0002415D"/>
    <w:rsid w:val="00035B2D"/>
    <w:rsid w:val="000368C7"/>
    <w:rsid w:val="00037691"/>
    <w:rsid w:val="00040C83"/>
    <w:rsid w:val="0004250C"/>
    <w:rsid w:val="00045DB4"/>
    <w:rsid w:val="00051BA0"/>
    <w:rsid w:val="00052716"/>
    <w:rsid w:val="00060D37"/>
    <w:rsid w:val="00060E74"/>
    <w:rsid w:val="000616A6"/>
    <w:rsid w:val="00062664"/>
    <w:rsid w:val="0006289A"/>
    <w:rsid w:val="000662E2"/>
    <w:rsid w:val="00066571"/>
    <w:rsid w:val="00066D0E"/>
    <w:rsid w:val="000676ED"/>
    <w:rsid w:val="000711D0"/>
    <w:rsid w:val="00071C21"/>
    <w:rsid w:val="00072C2D"/>
    <w:rsid w:val="00074E31"/>
    <w:rsid w:val="00080AFF"/>
    <w:rsid w:val="000909B1"/>
    <w:rsid w:val="00092CFF"/>
    <w:rsid w:val="00094B41"/>
    <w:rsid w:val="00095625"/>
    <w:rsid w:val="00095B8A"/>
    <w:rsid w:val="00096E6F"/>
    <w:rsid w:val="000A6BD2"/>
    <w:rsid w:val="000B09F7"/>
    <w:rsid w:val="000B52A5"/>
    <w:rsid w:val="000B7CC6"/>
    <w:rsid w:val="000C25B7"/>
    <w:rsid w:val="000C5492"/>
    <w:rsid w:val="000C6120"/>
    <w:rsid w:val="000C752F"/>
    <w:rsid w:val="000C7790"/>
    <w:rsid w:val="000C7B2A"/>
    <w:rsid w:val="000D21FF"/>
    <w:rsid w:val="000D2D29"/>
    <w:rsid w:val="000D4081"/>
    <w:rsid w:val="000D523A"/>
    <w:rsid w:val="000E2EB0"/>
    <w:rsid w:val="000E36D3"/>
    <w:rsid w:val="000E3CB2"/>
    <w:rsid w:val="000E540E"/>
    <w:rsid w:val="000F03F8"/>
    <w:rsid w:val="000F3ADD"/>
    <w:rsid w:val="000F46B5"/>
    <w:rsid w:val="000F66C7"/>
    <w:rsid w:val="000F6BD2"/>
    <w:rsid w:val="000F7ED5"/>
    <w:rsid w:val="001040B7"/>
    <w:rsid w:val="001102F7"/>
    <w:rsid w:val="001108E4"/>
    <w:rsid w:val="001114E8"/>
    <w:rsid w:val="00112BDC"/>
    <w:rsid w:val="00113350"/>
    <w:rsid w:val="00122201"/>
    <w:rsid w:val="00123574"/>
    <w:rsid w:val="00127AC2"/>
    <w:rsid w:val="00131BA1"/>
    <w:rsid w:val="00131E5E"/>
    <w:rsid w:val="00131FFF"/>
    <w:rsid w:val="001320F1"/>
    <w:rsid w:val="00132965"/>
    <w:rsid w:val="00133C91"/>
    <w:rsid w:val="00137DF2"/>
    <w:rsid w:val="001402F9"/>
    <w:rsid w:val="00140BCE"/>
    <w:rsid w:val="001431FF"/>
    <w:rsid w:val="00143352"/>
    <w:rsid w:val="00143BF9"/>
    <w:rsid w:val="001453E0"/>
    <w:rsid w:val="00146FF2"/>
    <w:rsid w:val="00151E06"/>
    <w:rsid w:val="00155A2E"/>
    <w:rsid w:val="00162370"/>
    <w:rsid w:val="001626D5"/>
    <w:rsid w:val="0018358D"/>
    <w:rsid w:val="00187305"/>
    <w:rsid w:val="00187D07"/>
    <w:rsid w:val="00191E87"/>
    <w:rsid w:val="001928A1"/>
    <w:rsid w:val="00192DA1"/>
    <w:rsid w:val="00195584"/>
    <w:rsid w:val="001A1C8C"/>
    <w:rsid w:val="001A1E75"/>
    <w:rsid w:val="001A2264"/>
    <w:rsid w:val="001A278B"/>
    <w:rsid w:val="001A56F4"/>
    <w:rsid w:val="001A598E"/>
    <w:rsid w:val="001A5D8D"/>
    <w:rsid w:val="001A72C0"/>
    <w:rsid w:val="001B1343"/>
    <w:rsid w:val="001B2773"/>
    <w:rsid w:val="001B4E73"/>
    <w:rsid w:val="001B6535"/>
    <w:rsid w:val="001C3262"/>
    <w:rsid w:val="001C3D96"/>
    <w:rsid w:val="001C44CF"/>
    <w:rsid w:val="001C4B6E"/>
    <w:rsid w:val="001C50AC"/>
    <w:rsid w:val="001C602D"/>
    <w:rsid w:val="001C7880"/>
    <w:rsid w:val="001D0141"/>
    <w:rsid w:val="001D091D"/>
    <w:rsid w:val="001D1658"/>
    <w:rsid w:val="001D19F2"/>
    <w:rsid w:val="001D2155"/>
    <w:rsid w:val="001D3516"/>
    <w:rsid w:val="001D462F"/>
    <w:rsid w:val="001D4D3C"/>
    <w:rsid w:val="001D6691"/>
    <w:rsid w:val="001D79BD"/>
    <w:rsid w:val="001D7D61"/>
    <w:rsid w:val="001E2B60"/>
    <w:rsid w:val="001E5007"/>
    <w:rsid w:val="001E563C"/>
    <w:rsid w:val="001E6194"/>
    <w:rsid w:val="001F610D"/>
    <w:rsid w:val="001F6A77"/>
    <w:rsid w:val="00200CEE"/>
    <w:rsid w:val="00201058"/>
    <w:rsid w:val="0020125C"/>
    <w:rsid w:val="00204DF7"/>
    <w:rsid w:val="0020676F"/>
    <w:rsid w:val="00211161"/>
    <w:rsid w:val="00212067"/>
    <w:rsid w:val="0022152D"/>
    <w:rsid w:val="0022429B"/>
    <w:rsid w:val="00224B44"/>
    <w:rsid w:val="00225C21"/>
    <w:rsid w:val="00227F24"/>
    <w:rsid w:val="002358CE"/>
    <w:rsid w:val="00240361"/>
    <w:rsid w:val="002446E6"/>
    <w:rsid w:val="002447FB"/>
    <w:rsid w:val="002521A1"/>
    <w:rsid w:val="00253736"/>
    <w:rsid w:val="00257E80"/>
    <w:rsid w:val="00260A46"/>
    <w:rsid w:val="00262BAD"/>
    <w:rsid w:val="0026364A"/>
    <w:rsid w:val="00271637"/>
    <w:rsid w:val="00272C74"/>
    <w:rsid w:val="002738E6"/>
    <w:rsid w:val="0027391A"/>
    <w:rsid w:val="00273A86"/>
    <w:rsid w:val="002753F7"/>
    <w:rsid w:val="00276741"/>
    <w:rsid w:val="0028416D"/>
    <w:rsid w:val="00290450"/>
    <w:rsid w:val="002915B6"/>
    <w:rsid w:val="002923E0"/>
    <w:rsid w:val="00293319"/>
    <w:rsid w:val="00294B94"/>
    <w:rsid w:val="002966A6"/>
    <w:rsid w:val="002A3B42"/>
    <w:rsid w:val="002A4544"/>
    <w:rsid w:val="002A4DA3"/>
    <w:rsid w:val="002B269E"/>
    <w:rsid w:val="002B3C1A"/>
    <w:rsid w:val="002B62A7"/>
    <w:rsid w:val="002C0609"/>
    <w:rsid w:val="002C0FD2"/>
    <w:rsid w:val="002C2DD2"/>
    <w:rsid w:val="002C4567"/>
    <w:rsid w:val="002D2E19"/>
    <w:rsid w:val="002D542C"/>
    <w:rsid w:val="002D6CD3"/>
    <w:rsid w:val="002E1FB0"/>
    <w:rsid w:val="002E243E"/>
    <w:rsid w:val="002E256F"/>
    <w:rsid w:val="002E2837"/>
    <w:rsid w:val="002E3468"/>
    <w:rsid w:val="002E40FE"/>
    <w:rsid w:val="002F09FE"/>
    <w:rsid w:val="002F0BE3"/>
    <w:rsid w:val="002F5B99"/>
    <w:rsid w:val="002F7EAD"/>
    <w:rsid w:val="0030151A"/>
    <w:rsid w:val="00301C41"/>
    <w:rsid w:val="00305C5B"/>
    <w:rsid w:val="00306E5F"/>
    <w:rsid w:val="00307BB4"/>
    <w:rsid w:val="003133E2"/>
    <w:rsid w:val="00314BEF"/>
    <w:rsid w:val="003158A4"/>
    <w:rsid w:val="00317ED9"/>
    <w:rsid w:val="00321F98"/>
    <w:rsid w:val="00322840"/>
    <w:rsid w:val="00322CB6"/>
    <w:rsid w:val="003247C6"/>
    <w:rsid w:val="00325AB9"/>
    <w:rsid w:val="003260D2"/>
    <w:rsid w:val="0032656A"/>
    <w:rsid w:val="00326B17"/>
    <w:rsid w:val="00327E08"/>
    <w:rsid w:val="003328AC"/>
    <w:rsid w:val="00343EBF"/>
    <w:rsid w:val="0034415B"/>
    <w:rsid w:val="00345895"/>
    <w:rsid w:val="003478A9"/>
    <w:rsid w:val="00350B97"/>
    <w:rsid w:val="00360502"/>
    <w:rsid w:val="00364380"/>
    <w:rsid w:val="00367236"/>
    <w:rsid w:val="00371702"/>
    <w:rsid w:val="00372062"/>
    <w:rsid w:val="0037222C"/>
    <w:rsid w:val="00373512"/>
    <w:rsid w:val="003774F5"/>
    <w:rsid w:val="003805D7"/>
    <w:rsid w:val="00381512"/>
    <w:rsid w:val="00381F68"/>
    <w:rsid w:val="0038237E"/>
    <w:rsid w:val="00390D0E"/>
    <w:rsid w:val="0039173E"/>
    <w:rsid w:val="00394D0E"/>
    <w:rsid w:val="003951B1"/>
    <w:rsid w:val="003A0AB2"/>
    <w:rsid w:val="003A156E"/>
    <w:rsid w:val="003A1CE6"/>
    <w:rsid w:val="003A1FAC"/>
    <w:rsid w:val="003A64F7"/>
    <w:rsid w:val="003A74C6"/>
    <w:rsid w:val="003B27E6"/>
    <w:rsid w:val="003B6108"/>
    <w:rsid w:val="003B6387"/>
    <w:rsid w:val="003B7B37"/>
    <w:rsid w:val="003C0FF3"/>
    <w:rsid w:val="003C3B8D"/>
    <w:rsid w:val="003C40D7"/>
    <w:rsid w:val="003C5B61"/>
    <w:rsid w:val="003D2E5B"/>
    <w:rsid w:val="003E016A"/>
    <w:rsid w:val="003E078D"/>
    <w:rsid w:val="003E0BA1"/>
    <w:rsid w:val="003E317C"/>
    <w:rsid w:val="003E3478"/>
    <w:rsid w:val="003E65F6"/>
    <w:rsid w:val="003E6C96"/>
    <w:rsid w:val="003E768A"/>
    <w:rsid w:val="003F39DE"/>
    <w:rsid w:val="003F3BE6"/>
    <w:rsid w:val="003F4F37"/>
    <w:rsid w:val="003F678D"/>
    <w:rsid w:val="00401FA5"/>
    <w:rsid w:val="004055F6"/>
    <w:rsid w:val="00405867"/>
    <w:rsid w:val="0040771C"/>
    <w:rsid w:val="00413AF7"/>
    <w:rsid w:val="00415C48"/>
    <w:rsid w:val="00416F75"/>
    <w:rsid w:val="00425427"/>
    <w:rsid w:val="00425A4C"/>
    <w:rsid w:val="004316C7"/>
    <w:rsid w:val="004320E9"/>
    <w:rsid w:val="00434D21"/>
    <w:rsid w:val="004356D1"/>
    <w:rsid w:val="0043661A"/>
    <w:rsid w:val="0043668D"/>
    <w:rsid w:val="00443C13"/>
    <w:rsid w:val="00450674"/>
    <w:rsid w:val="004513D5"/>
    <w:rsid w:val="00453D20"/>
    <w:rsid w:val="004551B8"/>
    <w:rsid w:val="0045606B"/>
    <w:rsid w:val="00456C86"/>
    <w:rsid w:val="00461569"/>
    <w:rsid w:val="0046261E"/>
    <w:rsid w:val="00465A27"/>
    <w:rsid w:val="004667C6"/>
    <w:rsid w:val="0047056D"/>
    <w:rsid w:val="0047197C"/>
    <w:rsid w:val="0047298D"/>
    <w:rsid w:val="00474083"/>
    <w:rsid w:val="0047463C"/>
    <w:rsid w:val="00481D3F"/>
    <w:rsid w:val="004859FD"/>
    <w:rsid w:val="004909AB"/>
    <w:rsid w:val="00493223"/>
    <w:rsid w:val="004947B8"/>
    <w:rsid w:val="0049642D"/>
    <w:rsid w:val="004A084B"/>
    <w:rsid w:val="004A7084"/>
    <w:rsid w:val="004B0A40"/>
    <w:rsid w:val="004B497A"/>
    <w:rsid w:val="004B5F15"/>
    <w:rsid w:val="004B6807"/>
    <w:rsid w:val="004B6C5C"/>
    <w:rsid w:val="004C0855"/>
    <w:rsid w:val="004C0DE3"/>
    <w:rsid w:val="004D06E7"/>
    <w:rsid w:val="004D2E05"/>
    <w:rsid w:val="004D6912"/>
    <w:rsid w:val="004E38F2"/>
    <w:rsid w:val="004E527A"/>
    <w:rsid w:val="004E5CE2"/>
    <w:rsid w:val="004E7488"/>
    <w:rsid w:val="004E7F37"/>
    <w:rsid w:val="004F0CD6"/>
    <w:rsid w:val="004F47E8"/>
    <w:rsid w:val="004F5451"/>
    <w:rsid w:val="004F5C05"/>
    <w:rsid w:val="004F6EFA"/>
    <w:rsid w:val="0050122A"/>
    <w:rsid w:val="00502252"/>
    <w:rsid w:val="00510A59"/>
    <w:rsid w:val="00512D91"/>
    <w:rsid w:val="0051334F"/>
    <w:rsid w:val="005171D8"/>
    <w:rsid w:val="005200E8"/>
    <w:rsid w:val="00530288"/>
    <w:rsid w:val="005315FF"/>
    <w:rsid w:val="00531ED9"/>
    <w:rsid w:val="005326C7"/>
    <w:rsid w:val="0053347D"/>
    <w:rsid w:val="00534B96"/>
    <w:rsid w:val="00536542"/>
    <w:rsid w:val="0054496A"/>
    <w:rsid w:val="005466E8"/>
    <w:rsid w:val="00551451"/>
    <w:rsid w:val="00551E68"/>
    <w:rsid w:val="00556882"/>
    <w:rsid w:val="00556FBC"/>
    <w:rsid w:val="00562D22"/>
    <w:rsid w:val="00564636"/>
    <w:rsid w:val="00565DD2"/>
    <w:rsid w:val="00571757"/>
    <w:rsid w:val="005718E2"/>
    <w:rsid w:val="0057508A"/>
    <w:rsid w:val="00576545"/>
    <w:rsid w:val="00577F31"/>
    <w:rsid w:val="00582054"/>
    <w:rsid w:val="00582872"/>
    <w:rsid w:val="0058409E"/>
    <w:rsid w:val="00590220"/>
    <w:rsid w:val="00591C67"/>
    <w:rsid w:val="00593409"/>
    <w:rsid w:val="00593F54"/>
    <w:rsid w:val="005940E7"/>
    <w:rsid w:val="0059425F"/>
    <w:rsid w:val="0059533F"/>
    <w:rsid w:val="00596670"/>
    <w:rsid w:val="00596B66"/>
    <w:rsid w:val="005A0B39"/>
    <w:rsid w:val="005A1CF1"/>
    <w:rsid w:val="005A1D41"/>
    <w:rsid w:val="005A1F54"/>
    <w:rsid w:val="005A458C"/>
    <w:rsid w:val="005A4801"/>
    <w:rsid w:val="005A7B6C"/>
    <w:rsid w:val="005B002C"/>
    <w:rsid w:val="005B3CB9"/>
    <w:rsid w:val="005B3E4D"/>
    <w:rsid w:val="005B573C"/>
    <w:rsid w:val="005B6EB8"/>
    <w:rsid w:val="005C414E"/>
    <w:rsid w:val="005C49E4"/>
    <w:rsid w:val="005C64A4"/>
    <w:rsid w:val="005D25A6"/>
    <w:rsid w:val="005D2A53"/>
    <w:rsid w:val="005E0F3E"/>
    <w:rsid w:val="005E36B0"/>
    <w:rsid w:val="005E39D2"/>
    <w:rsid w:val="005E53B6"/>
    <w:rsid w:val="005E6DA5"/>
    <w:rsid w:val="005F4148"/>
    <w:rsid w:val="005F71B5"/>
    <w:rsid w:val="005F76F3"/>
    <w:rsid w:val="005F7BD9"/>
    <w:rsid w:val="00602A44"/>
    <w:rsid w:val="00604BBE"/>
    <w:rsid w:val="00607E34"/>
    <w:rsid w:val="00607F81"/>
    <w:rsid w:val="00611119"/>
    <w:rsid w:val="006138C5"/>
    <w:rsid w:val="00614CEC"/>
    <w:rsid w:val="00616A36"/>
    <w:rsid w:val="00617329"/>
    <w:rsid w:val="00620A13"/>
    <w:rsid w:val="00623F38"/>
    <w:rsid w:val="00626BDB"/>
    <w:rsid w:val="00630C42"/>
    <w:rsid w:val="00632139"/>
    <w:rsid w:val="006357BC"/>
    <w:rsid w:val="00635D68"/>
    <w:rsid w:val="00636603"/>
    <w:rsid w:val="00637BCE"/>
    <w:rsid w:val="00640A0A"/>
    <w:rsid w:val="00642C8A"/>
    <w:rsid w:val="006442A4"/>
    <w:rsid w:val="00645016"/>
    <w:rsid w:val="00650C4C"/>
    <w:rsid w:val="00650DFA"/>
    <w:rsid w:val="006524B2"/>
    <w:rsid w:val="00653A9F"/>
    <w:rsid w:val="00654121"/>
    <w:rsid w:val="006546FE"/>
    <w:rsid w:val="00654A4D"/>
    <w:rsid w:val="0066342B"/>
    <w:rsid w:val="006635EB"/>
    <w:rsid w:val="00665A40"/>
    <w:rsid w:val="0066690C"/>
    <w:rsid w:val="006707E2"/>
    <w:rsid w:val="006717A4"/>
    <w:rsid w:val="00675A95"/>
    <w:rsid w:val="006772C6"/>
    <w:rsid w:val="00681AFF"/>
    <w:rsid w:val="00682A14"/>
    <w:rsid w:val="00687A76"/>
    <w:rsid w:val="0069057E"/>
    <w:rsid w:val="00691D6F"/>
    <w:rsid w:val="006924DF"/>
    <w:rsid w:val="006925E6"/>
    <w:rsid w:val="00694093"/>
    <w:rsid w:val="00697418"/>
    <w:rsid w:val="006A25E4"/>
    <w:rsid w:val="006A6C01"/>
    <w:rsid w:val="006A6EA5"/>
    <w:rsid w:val="006A7653"/>
    <w:rsid w:val="006B1000"/>
    <w:rsid w:val="006B11B3"/>
    <w:rsid w:val="006B1DEC"/>
    <w:rsid w:val="006B6432"/>
    <w:rsid w:val="006C29D3"/>
    <w:rsid w:val="006C4391"/>
    <w:rsid w:val="006D00AA"/>
    <w:rsid w:val="006D097C"/>
    <w:rsid w:val="006D161B"/>
    <w:rsid w:val="006D2307"/>
    <w:rsid w:val="006D3298"/>
    <w:rsid w:val="006D35CA"/>
    <w:rsid w:val="006D3E4B"/>
    <w:rsid w:val="006D6773"/>
    <w:rsid w:val="006D6A7D"/>
    <w:rsid w:val="006D7C22"/>
    <w:rsid w:val="006E4547"/>
    <w:rsid w:val="006E5EAC"/>
    <w:rsid w:val="006E65A6"/>
    <w:rsid w:val="006E7B22"/>
    <w:rsid w:val="006F2C81"/>
    <w:rsid w:val="00700441"/>
    <w:rsid w:val="007010FD"/>
    <w:rsid w:val="007068C6"/>
    <w:rsid w:val="00713439"/>
    <w:rsid w:val="007135ED"/>
    <w:rsid w:val="00714668"/>
    <w:rsid w:val="00714CF5"/>
    <w:rsid w:val="00714F37"/>
    <w:rsid w:val="00715889"/>
    <w:rsid w:val="0071595A"/>
    <w:rsid w:val="00716610"/>
    <w:rsid w:val="00720889"/>
    <w:rsid w:val="007211D2"/>
    <w:rsid w:val="0072298B"/>
    <w:rsid w:val="00726F6F"/>
    <w:rsid w:val="00727F17"/>
    <w:rsid w:val="00732D21"/>
    <w:rsid w:val="00734C97"/>
    <w:rsid w:val="00735CC6"/>
    <w:rsid w:val="00737A9F"/>
    <w:rsid w:val="00740E8A"/>
    <w:rsid w:val="00740FCA"/>
    <w:rsid w:val="00744041"/>
    <w:rsid w:val="00746EBB"/>
    <w:rsid w:val="00752A82"/>
    <w:rsid w:val="00753110"/>
    <w:rsid w:val="00755111"/>
    <w:rsid w:val="0076778D"/>
    <w:rsid w:val="00770DB0"/>
    <w:rsid w:val="00773EB0"/>
    <w:rsid w:val="00773F29"/>
    <w:rsid w:val="00774644"/>
    <w:rsid w:val="007762C0"/>
    <w:rsid w:val="00783B10"/>
    <w:rsid w:val="00792961"/>
    <w:rsid w:val="00792BBF"/>
    <w:rsid w:val="007A2E72"/>
    <w:rsid w:val="007A3500"/>
    <w:rsid w:val="007A4000"/>
    <w:rsid w:val="007A6AD7"/>
    <w:rsid w:val="007B3D77"/>
    <w:rsid w:val="007B5674"/>
    <w:rsid w:val="007B5C6F"/>
    <w:rsid w:val="007B5E3D"/>
    <w:rsid w:val="007B73C1"/>
    <w:rsid w:val="007C3006"/>
    <w:rsid w:val="007C4773"/>
    <w:rsid w:val="007D1186"/>
    <w:rsid w:val="007D2C0D"/>
    <w:rsid w:val="007F41DC"/>
    <w:rsid w:val="00804463"/>
    <w:rsid w:val="00807890"/>
    <w:rsid w:val="00811649"/>
    <w:rsid w:val="008123BA"/>
    <w:rsid w:val="0081278B"/>
    <w:rsid w:val="00812ABD"/>
    <w:rsid w:val="00815FE9"/>
    <w:rsid w:val="0081702C"/>
    <w:rsid w:val="00817EC7"/>
    <w:rsid w:val="0082116F"/>
    <w:rsid w:val="00821F7D"/>
    <w:rsid w:val="00827FC6"/>
    <w:rsid w:val="00831990"/>
    <w:rsid w:val="008323C5"/>
    <w:rsid w:val="0083589D"/>
    <w:rsid w:val="00841006"/>
    <w:rsid w:val="008414BE"/>
    <w:rsid w:val="008420C9"/>
    <w:rsid w:val="008426E2"/>
    <w:rsid w:val="0084296C"/>
    <w:rsid w:val="008440A7"/>
    <w:rsid w:val="00845E07"/>
    <w:rsid w:val="0085119A"/>
    <w:rsid w:val="00851ECE"/>
    <w:rsid w:val="00852ED1"/>
    <w:rsid w:val="00856581"/>
    <w:rsid w:val="00856B47"/>
    <w:rsid w:val="008610FD"/>
    <w:rsid w:val="0086137A"/>
    <w:rsid w:val="00861461"/>
    <w:rsid w:val="008628F9"/>
    <w:rsid w:val="00863C8C"/>
    <w:rsid w:val="0086471C"/>
    <w:rsid w:val="0086649A"/>
    <w:rsid w:val="00870C64"/>
    <w:rsid w:val="008730E5"/>
    <w:rsid w:val="00875F5E"/>
    <w:rsid w:val="00897A50"/>
    <w:rsid w:val="008A17D8"/>
    <w:rsid w:val="008A1D28"/>
    <w:rsid w:val="008A64DB"/>
    <w:rsid w:val="008B0356"/>
    <w:rsid w:val="008B2451"/>
    <w:rsid w:val="008B5CBD"/>
    <w:rsid w:val="008C0E89"/>
    <w:rsid w:val="008C12DB"/>
    <w:rsid w:val="008C4AD2"/>
    <w:rsid w:val="008C5DDB"/>
    <w:rsid w:val="008C7747"/>
    <w:rsid w:val="008D3756"/>
    <w:rsid w:val="008D791E"/>
    <w:rsid w:val="008E39A1"/>
    <w:rsid w:val="008F5742"/>
    <w:rsid w:val="00904B76"/>
    <w:rsid w:val="00904EF0"/>
    <w:rsid w:val="00905279"/>
    <w:rsid w:val="00907CA6"/>
    <w:rsid w:val="009201A0"/>
    <w:rsid w:val="00920C06"/>
    <w:rsid w:val="00921086"/>
    <w:rsid w:val="0092305C"/>
    <w:rsid w:val="00923E27"/>
    <w:rsid w:val="00924853"/>
    <w:rsid w:val="00931B41"/>
    <w:rsid w:val="009325F2"/>
    <w:rsid w:val="00940F9F"/>
    <w:rsid w:val="009421E5"/>
    <w:rsid w:val="00942C26"/>
    <w:rsid w:val="00942FF7"/>
    <w:rsid w:val="00945186"/>
    <w:rsid w:val="00945D18"/>
    <w:rsid w:val="009533E8"/>
    <w:rsid w:val="0095594C"/>
    <w:rsid w:val="009570A5"/>
    <w:rsid w:val="00957538"/>
    <w:rsid w:val="00957B4E"/>
    <w:rsid w:val="009601AA"/>
    <w:rsid w:val="00964654"/>
    <w:rsid w:val="00964DC7"/>
    <w:rsid w:val="009671A5"/>
    <w:rsid w:val="0097202E"/>
    <w:rsid w:val="00973941"/>
    <w:rsid w:val="00973966"/>
    <w:rsid w:val="00975079"/>
    <w:rsid w:val="0097599C"/>
    <w:rsid w:val="00980F30"/>
    <w:rsid w:val="009810A8"/>
    <w:rsid w:val="00981F21"/>
    <w:rsid w:val="0098266D"/>
    <w:rsid w:val="00985D49"/>
    <w:rsid w:val="0098604C"/>
    <w:rsid w:val="00986E28"/>
    <w:rsid w:val="00987D66"/>
    <w:rsid w:val="0099075A"/>
    <w:rsid w:val="00990D89"/>
    <w:rsid w:val="00997AF1"/>
    <w:rsid w:val="009A12AF"/>
    <w:rsid w:val="009A5D95"/>
    <w:rsid w:val="009A691F"/>
    <w:rsid w:val="009C0B91"/>
    <w:rsid w:val="009C19E0"/>
    <w:rsid w:val="009C3B87"/>
    <w:rsid w:val="009C3DCC"/>
    <w:rsid w:val="009C57E5"/>
    <w:rsid w:val="009C701B"/>
    <w:rsid w:val="009C7E7A"/>
    <w:rsid w:val="009D100D"/>
    <w:rsid w:val="009D154D"/>
    <w:rsid w:val="009D1EE1"/>
    <w:rsid w:val="009D5F43"/>
    <w:rsid w:val="009D70CE"/>
    <w:rsid w:val="009E1D54"/>
    <w:rsid w:val="009E5838"/>
    <w:rsid w:val="009E7502"/>
    <w:rsid w:val="009F0395"/>
    <w:rsid w:val="009F1296"/>
    <w:rsid w:val="009F50E9"/>
    <w:rsid w:val="00A04A24"/>
    <w:rsid w:val="00A05B24"/>
    <w:rsid w:val="00A07B91"/>
    <w:rsid w:val="00A12A2B"/>
    <w:rsid w:val="00A2080E"/>
    <w:rsid w:val="00A22AA6"/>
    <w:rsid w:val="00A26AB6"/>
    <w:rsid w:val="00A31282"/>
    <w:rsid w:val="00A3215E"/>
    <w:rsid w:val="00A3287B"/>
    <w:rsid w:val="00A33A28"/>
    <w:rsid w:val="00A3529E"/>
    <w:rsid w:val="00A36F4C"/>
    <w:rsid w:val="00A376E4"/>
    <w:rsid w:val="00A412E1"/>
    <w:rsid w:val="00A420DE"/>
    <w:rsid w:val="00A43901"/>
    <w:rsid w:val="00A44301"/>
    <w:rsid w:val="00A45467"/>
    <w:rsid w:val="00A45771"/>
    <w:rsid w:val="00A50C0D"/>
    <w:rsid w:val="00A5485B"/>
    <w:rsid w:val="00A54BFF"/>
    <w:rsid w:val="00A54FBC"/>
    <w:rsid w:val="00A5536E"/>
    <w:rsid w:val="00A55E87"/>
    <w:rsid w:val="00A56C72"/>
    <w:rsid w:val="00A56E5C"/>
    <w:rsid w:val="00A5724D"/>
    <w:rsid w:val="00A611D4"/>
    <w:rsid w:val="00A62270"/>
    <w:rsid w:val="00A648C4"/>
    <w:rsid w:val="00A648F7"/>
    <w:rsid w:val="00A64B89"/>
    <w:rsid w:val="00A6750A"/>
    <w:rsid w:val="00A7136E"/>
    <w:rsid w:val="00A7263F"/>
    <w:rsid w:val="00A7498F"/>
    <w:rsid w:val="00A75CF3"/>
    <w:rsid w:val="00A77276"/>
    <w:rsid w:val="00A80C80"/>
    <w:rsid w:val="00A81CE6"/>
    <w:rsid w:val="00A8224F"/>
    <w:rsid w:val="00A822DF"/>
    <w:rsid w:val="00A82E89"/>
    <w:rsid w:val="00A845DC"/>
    <w:rsid w:val="00A85552"/>
    <w:rsid w:val="00A86000"/>
    <w:rsid w:val="00A86C3D"/>
    <w:rsid w:val="00A93EFE"/>
    <w:rsid w:val="00A94232"/>
    <w:rsid w:val="00A94C5B"/>
    <w:rsid w:val="00AA0306"/>
    <w:rsid w:val="00AA0362"/>
    <w:rsid w:val="00AA1475"/>
    <w:rsid w:val="00AA24B6"/>
    <w:rsid w:val="00AA2C91"/>
    <w:rsid w:val="00AA3BD8"/>
    <w:rsid w:val="00AA4108"/>
    <w:rsid w:val="00AA516D"/>
    <w:rsid w:val="00AA5D47"/>
    <w:rsid w:val="00AA5FC1"/>
    <w:rsid w:val="00AA6E93"/>
    <w:rsid w:val="00AB2AEE"/>
    <w:rsid w:val="00AB4FA4"/>
    <w:rsid w:val="00AB518B"/>
    <w:rsid w:val="00AC1DF4"/>
    <w:rsid w:val="00AC3668"/>
    <w:rsid w:val="00AC6A86"/>
    <w:rsid w:val="00AC77C6"/>
    <w:rsid w:val="00AD258F"/>
    <w:rsid w:val="00AD341E"/>
    <w:rsid w:val="00AD3B79"/>
    <w:rsid w:val="00AD5478"/>
    <w:rsid w:val="00AD7606"/>
    <w:rsid w:val="00AD7D05"/>
    <w:rsid w:val="00AD7DB3"/>
    <w:rsid w:val="00AD7E84"/>
    <w:rsid w:val="00AE3FF5"/>
    <w:rsid w:val="00AE605A"/>
    <w:rsid w:val="00AE7727"/>
    <w:rsid w:val="00AF1270"/>
    <w:rsid w:val="00AF1A2E"/>
    <w:rsid w:val="00AF1F00"/>
    <w:rsid w:val="00AF28B3"/>
    <w:rsid w:val="00AF33D9"/>
    <w:rsid w:val="00B005AF"/>
    <w:rsid w:val="00B0358C"/>
    <w:rsid w:val="00B03981"/>
    <w:rsid w:val="00B03BC5"/>
    <w:rsid w:val="00B079AC"/>
    <w:rsid w:val="00B108DF"/>
    <w:rsid w:val="00B10CBF"/>
    <w:rsid w:val="00B13853"/>
    <w:rsid w:val="00B1451E"/>
    <w:rsid w:val="00B16E9C"/>
    <w:rsid w:val="00B16EC3"/>
    <w:rsid w:val="00B21D9F"/>
    <w:rsid w:val="00B23343"/>
    <w:rsid w:val="00B23B34"/>
    <w:rsid w:val="00B31906"/>
    <w:rsid w:val="00B3372A"/>
    <w:rsid w:val="00B356DB"/>
    <w:rsid w:val="00B36368"/>
    <w:rsid w:val="00B377AE"/>
    <w:rsid w:val="00B37B1C"/>
    <w:rsid w:val="00B41403"/>
    <w:rsid w:val="00B42CD8"/>
    <w:rsid w:val="00B44E00"/>
    <w:rsid w:val="00B474B2"/>
    <w:rsid w:val="00B51A9B"/>
    <w:rsid w:val="00B52E16"/>
    <w:rsid w:val="00B55BF5"/>
    <w:rsid w:val="00B55D7B"/>
    <w:rsid w:val="00B56315"/>
    <w:rsid w:val="00B56705"/>
    <w:rsid w:val="00B57845"/>
    <w:rsid w:val="00B649FC"/>
    <w:rsid w:val="00B64D69"/>
    <w:rsid w:val="00B7228B"/>
    <w:rsid w:val="00B7435E"/>
    <w:rsid w:val="00B76084"/>
    <w:rsid w:val="00B8078C"/>
    <w:rsid w:val="00B82466"/>
    <w:rsid w:val="00B86425"/>
    <w:rsid w:val="00B9455A"/>
    <w:rsid w:val="00B974E8"/>
    <w:rsid w:val="00BA2C61"/>
    <w:rsid w:val="00BA5653"/>
    <w:rsid w:val="00BA5B7C"/>
    <w:rsid w:val="00BB13C1"/>
    <w:rsid w:val="00BB6189"/>
    <w:rsid w:val="00BC060D"/>
    <w:rsid w:val="00BC10E2"/>
    <w:rsid w:val="00BC1843"/>
    <w:rsid w:val="00BC4D10"/>
    <w:rsid w:val="00BD2BEF"/>
    <w:rsid w:val="00BD68B4"/>
    <w:rsid w:val="00BE32F9"/>
    <w:rsid w:val="00BE36E5"/>
    <w:rsid w:val="00BE6BB6"/>
    <w:rsid w:val="00BF16FC"/>
    <w:rsid w:val="00BF25F7"/>
    <w:rsid w:val="00BF2760"/>
    <w:rsid w:val="00C01E30"/>
    <w:rsid w:val="00C0490B"/>
    <w:rsid w:val="00C04DA8"/>
    <w:rsid w:val="00C055C5"/>
    <w:rsid w:val="00C062B3"/>
    <w:rsid w:val="00C0776E"/>
    <w:rsid w:val="00C07FD7"/>
    <w:rsid w:val="00C10F51"/>
    <w:rsid w:val="00C1267B"/>
    <w:rsid w:val="00C16EFB"/>
    <w:rsid w:val="00C211D6"/>
    <w:rsid w:val="00C24C94"/>
    <w:rsid w:val="00C2790E"/>
    <w:rsid w:val="00C309E0"/>
    <w:rsid w:val="00C40F39"/>
    <w:rsid w:val="00C415D5"/>
    <w:rsid w:val="00C43844"/>
    <w:rsid w:val="00C449B8"/>
    <w:rsid w:val="00C47465"/>
    <w:rsid w:val="00C51811"/>
    <w:rsid w:val="00C5215D"/>
    <w:rsid w:val="00C528D9"/>
    <w:rsid w:val="00C55018"/>
    <w:rsid w:val="00C57C7A"/>
    <w:rsid w:val="00C608AB"/>
    <w:rsid w:val="00C6299A"/>
    <w:rsid w:val="00C67DE4"/>
    <w:rsid w:val="00C75E5F"/>
    <w:rsid w:val="00C77B71"/>
    <w:rsid w:val="00C832F0"/>
    <w:rsid w:val="00C8502D"/>
    <w:rsid w:val="00C87485"/>
    <w:rsid w:val="00C9001E"/>
    <w:rsid w:val="00C901E3"/>
    <w:rsid w:val="00C90840"/>
    <w:rsid w:val="00C9225C"/>
    <w:rsid w:val="00C92609"/>
    <w:rsid w:val="00C960D0"/>
    <w:rsid w:val="00CA4CC4"/>
    <w:rsid w:val="00CA4FD9"/>
    <w:rsid w:val="00CA6AE1"/>
    <w:rsid w:val="00CB0B9F"/>
    <w:rsid w:val="00CB4AD5"/>
    <w:rsid w:val="00CB6E62"/>
    <w:rsid w:val="00CC02B2"/>
    <w:rsid w:val="00CC2515"/>
    <w:rsid w:val="00CC36FB"/>
    <w:rsid w:val="00CC6FE2"/>
    <w:rsid w:val="00CD2485"/>
    <w:rsid w:val="00CD4CA7"/>
    <w:rsid w:val="00CE1702"/>
    <w:rsid w:val="00CE1E94"/>
    <w:rsid w:val="00CE23DA"/>
    <w:rsid w:val="00CE2B82"/>
    <w:rsid w:val="00CE3C7E"/>
    <w:rsid w:val="00CE5CB4"/>
    <w:rsid w:val="00CE62DB"/>
    <w:rsid w:val="00CF0876"/>
    <w:rsid w:val="00CF0AE5"/>
    <w:rsid w:val="00CF1524"/>
    <w:rsid w:val="00CF38D6"/>
    <w:rsid w:val="00D01349"/>
    <w:rsid w:val="00D0369D"/>
    <w:rsid w:val="00D121EF"/>
    <w:rsid w:val="00D12CE3"/>
    <w:rsid w:val="00D14C59"/>
    <w:rsid w:val="00D14D5D"/>
    <w:rsid w:val="00D14EC4"/>
    <w:rsid w:val="00D16A0A"/>
    <w:rsid w:val="00D16CF3"/>
    <w:rsid w:val="00D20E07"/>
    <w:rsid w:val="00D217DB"/>
    <w:rsid w:val="00D217F6"/>
    <w:rsid w:val="00D24E78"/>
    <w:rsid w:val="00D30720"/>
    <w:rsid w:val="00D31434"/>
    <w:rsid w:val="00D33E9A"/>
    <w:rsid w:val="00D411C0"/>
    <w:rsid w:val="00D434E2"/>
    <w:rsid w:val="00D43ECB"/>
    <w:rsid w:val="00D44694"/>
    <w:rsid w:val="00D46ADF"/>
    <w:rsid w:val="00D50419"/>
    <w:rsid w:val="00D50FF9"/>
    <w:rsid w:val="00D511B8"/>
    <w:rsid w:val="00D513FB"/>
    <w:rsid w:val="00D5198F"/>
    <w:rsid w:val="00D602FA"/>
    <w:rsid w:val="00D629B4"/>
    <w:rsid w:val="00D63599"/>
    <w:rsid w:val="00D63BC2"/>
    <w:rsid w:val="00D66002"/>
    <w:rsid w:val="00D6769F"/>
    <w:rsid w:val="00D71786"/>
    <w:rsid w:val="00D81163"/>
    <w:rsid w:val="00D85179"/>
    <w:rsid w:val="00D90846"/>
    <w:rsid w:val="00DA0B9C"/>
    <w:rsid w:val="00DA25B5"/>
    <w:rsid w:val="00DA3AF5"/>
    <w:rsid w:val="00DA3D5A"/>
    <w:rsid w:val="00DA4255"/>
    <w:rsid w:val="00DA5C93"/>
    <w:rsid w:val="00DB1B3F"/>
    <w:rsid w:val="00DB2567"/>
    <w:rsid w:val="00DB479D"/>
    <w:rsid w:val="00DB49F4"/>
    <w:rsid w:val="00DB6E2D"/>
    <w:rsid w:val="00DC4ED8"/>
    <w:rsid w:val="00DD5899"/>
    <w:rsid w:val="00DD5B2F"/>
    <w:rsid w:val="00DE1C6C"/>
    <w:rsid w:val="00DE2AB4"/>
    <w:rsid w:val="00DE54F5"/>
    <w:rsid w:val="00DE7006"/>
    <w:rsid w:val="00DE7D06"/>
    <w:rsid w:val="00DF3B03"/>
    <w:rsid w:val="00DF4D69"/>
    <w:rsid w:val="00DF698E"/>
    <w:rsid w:val="00E02115"/>
    <w:rsid w:val="00E03B62"/>
    <w:rsid w:val="00E05F9B"/>
    <w:rsid w:val="00E06A64"/>
    <w:rsid w:val="00E1114D"/>
    <w:rsid w:val="00E16C53"/>
    <w:rsid w:val="00E17508"/>
    <w:rsid w:val="00E23AC0"/>
    <w:rsid w:val="00E25D13"/>
    <w:rsid w:val="00E324B7"/>
    <w:rsid w:val="00E403F5"/>
    <w:rsid w:val="00E4260E"/>
    <w:rsid w:val="00E42957"/>
    <w:rsid w:val="00E454B9"/>
    <w:rsid w:val="00E523FF"/>
    <w:rsid w:val="00E53D56"/>
    <w:rsid w:val="00E56A3C"/>
    <w:rsid w:val="00E62E74"/>
    <w:rsid w:val="00E634AE"/>
    <w:rsid w:val="00E644AE"/>
    <w:rsid w:val="00E7596F"/>
    <w:rsid w:val="00E75B7E"/>
    <w:rsid w:val="00E75FE6"/>
    <w:rsid w:val="00E83D2E"/>
    <w:rsid w:val="00E853D9"/>
    <w:rsid w:val="00E85D9B"/>
    <w:rsid w:val="00E905BC"/>
    <w:rsid w:val="00E91690"/>
    <w:rsid w:val="00E954A5"/>
    <w:rsid w:val="00E9699E"/>
    <w:rsid w:val="00EA1FA9"/>
    <w:rsid w:val="00EA39DC"/>
    <w:rsid w:val="00EA4E93"/>
    <w:rsid w:val="00EA516F"/>
    <w:rsid w:val="00EA78E4"/>
    <w:rsid w:val="00EB0913"/>
    <w:rsid w:val="00EB2218"/>
    <w:rsid w:val="00EB28BA"/>
    <w:rsid w:val="00EB4DBB"/>
    <w:rsid w:val="00EB796D"/>
    <w:rsid w:val="00EC386C"/>
    <w:rsid w:val="00EC7242"/>
    <w:rsid w:val="00ED06BD"/>
    <w:rsid w:val="00ED18CC"/>
    <w:rsid w:val="00ED1FC3"/>
    <w:rsid w:val="00ED39BC"/>
    <w:rsid w:val="00ED3AA0"/>
    <w:rsid w:val="00ED5F4D"/>
    <w:rsid w:val="00EE36A0"/>
    <w:rsid w:val="00EE47BE"/>
    <w:rsid w:val="00EF0D53"/>
    <w:rsid w:val="00EF3026"/>
    <w:rsid w:val="00EF4727"/>
    <w:rsid w:val="00EF5957"/>
    <w:rsid w:val="00EF6781"/>
    <w:rsid w:val="00F0048F"/>
    <w:rsid w:val="00F01ACF"/>
    <w:rsid w:val="00F050DA"/>
    <w:rsid w:val="00F054BC"/>
    <w:rsid w:val="00F13CC7"/>
    <w:rsid w:val="00F156CD"/>
    <w:rsid w:val="00F16981"/>
    <w:rsid w:val="00F21B0D"/>
    <w:rsid w:val="00F22E26"/>
    <w:rsid w:val="00F23A36"/>
    <w:rsid w:val="00F30753"/>
    <w:rsid w:val="00F30897"/>
    <w:rsid w:val="00F32B8C"/>
    <w:rsid w:val="00F3473A"/>
    <w:rsid w:val="00F3556A"/>
    <w:rsid w:val="00F37741"/>
    <w:rsid w:val="00F42E80"/>
    <w:rsid w:val="00F4650F"/>
    <w:rsid w:val="00F57FD4"/>
    <w:rsid w:val="00F64EF0"/>
    <w:rsid w:val="00F65A4C"/>
    <w:rsid w:val="00F65C3D"/>
    <w:rsid w:val="00F67500"/>
    <w:rsid w:val="00F74CAA"/>
    <w:rsid w:val="00F74D29"/>
    <w:rsid w:val="00F7564F"/>
    <w:rsid w:val="00F775AC"/>
    <w:rsid w:val="00F853F6"/>
    <w:rsid w:val="00F87520"/>
    <w:rsid w:val="00F87E9C"/>
    <w:rsid w:val="00F903F7"/>
    <w:rsid w:val="00F90BF7"/>
    <w:rsid w:val="00F912E6"/>
    <w:rsid w:val="00F93EF3"/>
    <w:rsid w:val="00F97C22"/>
    <w:rsid w:val="00FA1559"/>
    <w:rsid w:val="00FA2A36"/>
    <w:rsid w:val="00FA65DA"/>
    <w:rsid w:val="00FA7507"/>
    <w:rsid w:val="00FB3378"/>
    <w:rsid w:val="00FB66B5"/>
    <w:rsid w:val="00FB6B93"/>
    <w:rsid w:val="00FB6C9A"/>
    <w:rsid w:val="00FC00E3"/>
    <w:rsid w:val="00FC2C3A"/>
    <w:rsid w:val="00FC43AD"/>
    <w:rsid w:val="00FC4AF8"/>
    <w:rsid w:val="00FC62B7"/>
    <w:rsid w:val="00FD0D0B"/>
    <w:rsid w:val="00FD1E7E"/>
    <w:rsid w:val="00FD21B8"/>
    <w:rsid w:val="00FD4767"/>
    <w:rsid w:val="00FD6629"/>
    <w:rsid w:val="00FE006F"/>
    <w:rsid w:val="00FE1A4F"/>
    <w:rsid w:val="00FE2BE2"/>
    <w:rsid w:val="00FE3A97"/>
    <w:rsid w:val="00FE604C"/>
    <w:rsid w:val="00FE7119"/>
    <w:rsid w:val="00FF1B67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4ED8A279"/>
  <w15:docId w15:val="{74983E6A-6EFA-4C55-BA97-6BACC10383A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43661A"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sz w:val="24"/>
    </w:rPr>
  </w:style>
  <w:style w:type="paragraph" w:styleId="Naslov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4"/>
    </w:rPr>
  </w:style>
  <w:style w:type="paragraph" w:styleId="Naslov4">
    <w:name w:val="heading 4"/>
    <w:basedOn w:val="Normal"/>
    <w:next w:val="Normal"/>
    <w:qFormat/>
    <w:pPr>
      <w:keepNext/>
      <w:spacing w:before="240"/>
      <w:jc w:val="both"/>
      <w:outlineLvl w:val="3"/>
    </w:pPr>
    <w:rPr>
      <w:bCs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E62E7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51BA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C38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386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386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386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386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B41403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9C19E0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66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43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0571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422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15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0623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2472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073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091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51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386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61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6140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257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962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075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362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3601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739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514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844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737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882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542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641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7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563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25. kolovoza 2026.</izvorni_sadrzaj>
    <derivirana_varijabla naziv="DomainObject.DatumDonosenjaOdluke_1">25.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2026.</izvorni_sadrzaj>
    <derivirana_varijabla naziv="DomainObject.Predmet.DatumOsnivanja_1">29.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OIB TUŽITELJA U TUŽBI NETOČAN</izvorni_sadrzaj>
    <derivirana_varijabla naziv="DomainObject.Predmet.Opis_1">OIB TUŽITELJA U TUŽBI NETOČAN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Ob-264/2026</izvorni_sadrzaj>
    <derivirana_varijabla naziv="DomainObject.Predmet.OznakaBroj_1">P Ob-264/2026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Hrvoje Bat</izvorni_sadrzaj>
    <derivirana_varijabla naziv="DomainObject.Predmet.ProtustrankaFormated_1">  Hrvoje Bat</derivirana_varijabla>
  </DomainObject.Predmet.ProtustrankaFormated>
  <DomainObject.Predmet.ProtustrankaFormatedOIB>
    <izvorni_sadrzaj>  Hrvoje Bat, OIB 31485717419</izvorni_sadrzaj>
    <derivirana_varijabla naziv="DomainObject.Predmet.ProtustrankaFormatedOIB_1">  Hrvoje Bat, OIB 31485717419</derivirana_varijabla>
  </DomainObject.Predmet.ProtustrankaFormatedOIB>
  <DomainObject.Predmet.ProtustrankaFormatedWithAdress>
    <izvorni_sadrzaj> Hrvoje Bat, Umaška 3, 31000 Osijek</izvorni_sadrzaj>
    <derivirana_varijabla naziv="DomainObject.Predmet.ProtustrankaFormatedWithAdress_1"> Hrvoje Bat, Umaška 3, 31000 Osijek</derivirana_varijabla>
  </DomainObject.Predmet.ProtustrankaFormatedWithAdress>
  <DomainObject.Predmet.ProtustrankaFormatedWithAdressOIB>
    <izvorni_sadrzaj> Hrvoje Bat, OIB 31485717419, Umaška 3, 31000 Osijek</izvorni_sadrzaj>
    <derivirana_varijabla naziv="DomainObject.Predmet.ProtustrankaFormatedWithAdressOIB_1"> Hrvoje Bat, OIB 31485717419, Umaška 3, 31000 Osijek</derivirana_varijabla>
  </DomainObject.Predmet.ProtustrankaFormatedWithAdressOIB>
  <DomainObject.Predmet.ProtustrankaWithAdress>
    <izvorni_sadrzaj>Hrvoje Bat Umaška 3, 31000 Osijek</izvorni_sadrzaj>
    <derivirana_varijabla naziv="DomainObject.Predmet.ProtustrankaWithAdress_1">Hrvoje Bat Umaška 3, 31000 Osijek</derivirana_varijabla>
  </DomainObject.Predmet.ProtustrankaWithAdress>
  <DomainObject.Predmet.ProtustrankaWithAdressOIB>
    <izvorni_sadrzaj>Hrvoje Bat, OIB 31485717419, Umaška 3, 31000 Osijek</izvorni_sadrzaj>
    <derivirana_varijabla naziv="DomainObject.Predmet.ProtustrankaWithAdressOIB_1">Hrvoje Bat, OIB 31485717419, Umaška 3, 31000 Osijek</derivirana_varijabla>
  </DomainObject.Predmet.ProtustrankaWithAdressOIB>
  <DomainObject.Predmet.ProtustrankaNazivFormated>
    <izvorni_sadrzaj>Hrvoje Bat</izvorni_sadrzaj>
    <derivirana_varijabla naziv="DomainObject.Predmet.ProtustrankaNazivFormated_1">Hrvoje Bat</derivirana_varijabla>
  </DomainObject.Predmet.ProtustrankaNazivFormated>
  <DomainObject.Predmet.ProtustrankaNazivFormatedOIB>
    <izvorni_sadrzaj>Hrvoje Bat, OIB 31485717419</izvorni_sadrzaj>
    <derivirana_varijabla naziv="DomainObject.Predmet.ProtustrankaNazivFormatedOIB_1">Hrvoje Bat, OIB 31485717419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Bat</izvorni_sadrzaj>
    <derivirana_varijabla naziv="DomainObject.Predmet.StrankaFormated_1">  Branko Bat</derivirana_varijabla>
  </DomainObject.Predmet.StrankaFormated>
  <DomainObject.Predmet.StrankaFormatedOIB>
    <izvorni_sadrzaj>  Branko Bat, OIB 54219194228</izvorni_sadrzaj>
    <derivirana_varijabla naziv="DomainObject.Predmet.StrankaFormatedOIB_1">  Branko Bat, OIB 54219194228</derivirana_varijabla>
  </DomainObject.Predmet.StrankaFormatedOIB>
  <DomainObject.Predmet.StrankaFormatedWithAdress>
    <izvorni_sadrzaj> Branko Bat, Žrtava Domovinskog rata 21, 31300 Beli Manastir</izvorni_sadrzaj>
    <derivirana_varijabla naziv="DomainObject.Predmet.StrankaFormatedWithAdress_1"> Branko Bat, Žrtava Domovinskog rata 21, 31300 Beli Manastir</derivirana_varijabla>
  </DomainObject.Predmet.StrankaFormatedWithAdress>
  <DomainObject.Predmet.StrankaFormatedWithAdressOIB>
    <izvorni_sadrzaj> Branko Bat, OIB 54219194228, Žrtava Domovinskog rata 21, 31300 Beli Manastir</izvorni_sadrzaj>
    <derivirana_varijabla naziv="DomainObject.Predmet.StrankaFormatedWithAdressOIB_1"> Branko Bat, OIB 54219194228, Žrtava Domovinskog rata 21, 31300 Beli Manastir</derivirana_varijabla>
  </DomainObject.Predmet.StrankaFormatedWithAdressOIB>
  <DomainObject.Predmet.StrankaWithAdress>
    <izvorni_sadrzaj>Branko Bat Žrtava Domovinskog rata 21,31300 Beli Manastir</izvorni_sadrzaj>
    <derivirana_varijabla naziv="DomainObject.Predmet.StrankaWithAdress_1">Branko Bat Žrtava Domovinskog rata 21,31300 Beli Manastir</derivirana_varijabla>
  </DomainObject.Predmet.StrankaWithAdress>
  <DomainObject.Predmet.StrankaWithAdressOIB>
    <izvorni_sadrzaj>Branko Bat, OIB 54219194228, Žrtava Domovinskog rata 21,31300 Beli Manastir</izvorni_sadrzaj>
    <derivirana_varijabla naziv="DomainObject.Predmet.StrankaWithAdressOIB_1">Branko Bat, OIB 54219194228, Žrtava Domovinskog rata 21,31300 Beli Manastir</derivirana_varijabla>
  </DomainObject.Predmet.StrankaWithAdressOIB>
  <DomainObject.Predmet.StrankaNazivFormated>
    <izvorni_sadrzaj>Branko Bat</izvorni_sadrzaj>
    <derivirana_varijabla naziv="DomainObject.Predmet.StrankaNazivFormated_1">Branko Bat</derivirana_varijabla>
  </DomainObject.Predmet.StrankaNazivFormated>
  <DomainObject.Predmet.StrankaNazivFormatedOIB>
    <izvorni_sadrzaj>Branko Bat, OIB 54219194228</izvorni_sadrzaj>
    <derivirana_varijabla naziv="DomainObject.Predmet.StrankaNazivFormatedOIB_1">Branko Bat, OIB 54219194228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Uzdržavanje djeteta</izvorni_sadrzaj>
    <derivirana_varijabla naziv="DomainObject.Predmet.VrstaSpora.Naziv_1">Uzdržavanje djeteta</derivirana_varijabla>
  </DomainObject.Predmet.VrstaSpora.Naziv>
  <DomainObject.Predmet.Zapisnicar>
    <izvorni_sadrzaj>Jelena Jurković</izvorni_sadrzaj>
    <derivirana_varijabla naziv="DomainObject.Predmet.Zapisnicar_1">Jelena Jurković</derivirana_varijabla>
  </DomainObject.Predmet.Zapisnicar>
  <DomainObject.Predmet.StrankaListFormated>
    <izvorni_sadrzaj>
      <item>Branko Bat</item>
    </izvorni_sadrzaj>
    <derivirana_varijabla naziv="DomainObject.Predmet.StrankaListFormated_1">
      <item>Branko Bat</item>
    </derivirana_varijabla>
  </DomainObject.Predmet.StrankaListFormated>
  <DomainObject.Predmet.StrankaListFormatedOIB>
    <izvorni_sadrzaj>
      <item>Branko Bat, OIB 54219194228</item>
    </izvorni_sadrzaj>
    <derivirana_varijabla naziv="DomainObject.Predmet.StrankaListFormatedOIB_1">
      <item>Branko Bat, OIB 54219194228</item>
    </derivirana_varijabla>
  </DomainObject.Predmet.StrankaListFormatedOIB>
  <DomainObject.Predmet.StrankaListFormatedWithAdress>
    <izvorni_sadrzaj>
      <item>Branko Bat, Žrtava Domovinskog rata 21, 31300 Beli Manastir</item>
    </izvorni_sadrzaj>
    <derivirana_varijabla naziv="DomainObject.Predmet.StrankaListFormatedWithAdress_1">
      <item>Branko Bat, Žrtava Domovinskog rata 21, 31300 Beli Manastir</item>
    </derivirana_varijabla>
  </DomainObject.Predmet.StrankaListFormatedWithAdress>
  <DomainObject.Predmet.StrankaListFormatedWithAdressOIB>
    <izvorni_sadrzaj>
      <item>Branko Bat, OIB 54219194228, Žrtava Domovinskog rata 21, 31300 Beli Manastir</item>
    </izvorni_sadrzaj>
    <derivirana_varijabla naziv="DomainObject.Predmet.StrankaListFormatedWithAdressOIB_1">
      <item>Branko Bat, OIB 54219194228, Žrtava Domovinskog rata 21, 31300 Beli Manastir</item>
    </derivirana_varijabla>
  </DomainObject.Predmet.StrankaListFormatedWithAdressOIB>
  <DomainObject.Predmet.StrankaListNazivFormated>
    <izvorni_sadrzaj>
      <item>Branko Bat</item>
    </izvorni_sadrzaj>
    <derivirana_varijabla naziv="DomainObject.Predmet.StrankaListNazivFormated_1">
      <item>Branko Bat</item>
    </derivirana_varijabla>
  </DomainObject.Predmet.StrankaListNazivFormated>
  <DomainObject.Predmet.StrankaListNazivFormatedOIB>
    <izvorni_sadrzaj>
      <item>Branko Bat, OIB 54219194228</item>
    </izvorni_sadrzaj>
    <derivirana_varijabla naziv="DomainObject.Predmet.StrankaListNazivFormatedOIB_1">
      <item>Branko Bat, OIB 54219194228</item>
    </derivirana_varijabla>
  </DomainObject.Predmet.StrankaListNazivFormatedOIB>
  <DomainObject.Predmet.ProtuStrankaListFormated>
    <izvorni_sadrzaj>
      <item>Hrvoje Bat</item>
    </izvorni_sadrzaj>
    <derivirana_varijabla naziv="DomainObject.Predmet.ProtuStrankaListFormated_1">
      <item>Hrvoje Bat</item>
    </derivirana_varijabla>
  </DomainObject.Predmet.ProtuStrankaListFormated>
  <DomainObject.Predmet.ProtuStrankaListFormatedOIB>
    <izvorni_sadrzaj>
      <item>Hrvoje Bat, OIB 31485717419</item>
    </izvorni_sadrzaj>
    <derivirana_varijabla naziv="DomainObject.Predmet.ProtuStrankaListFormatedOIB_1">
      <item>Hrvoje Bat, OIB 31485717419</item>
    </derivirana_varijabla>
  </DomainObject.Predmet.ProtuStrankaListFormatedOIB>
  <DomainObject.Predmet.ProtuStrankaListFormatedWithAdress>
    <izvorni_sadrzaj>
      <item>Hrvoje Bat, Umaška 3, 31000 Osijek</item>
    </izvorni_sadrzaj>
    <derivirana_varijabla naziv="DomainObject.Predmet.ProtuStrankaListFormatedWithAdress_1">
      <item>Hrvoje Bat, Umaška 3, 31000 Osijek</item>
    </derivirana_varijabla>
  </DomainObject.Predmet.ProtuStrankaListFormatedWithAdress>
  <DomainObject.Predmet.ProtuStrankaListFormatedWithAdressOIB>
    <izvorni_sadrzaj>
      <item>Hrvoje Bat, OIB 31485717419, Umaška 3, 31000 Osijek</item>
    </izvorni_sadrzaj>
    <derivirana_varijabla naziv="DomainObject.Predmet.ProtuStrankaListFormatedWithAdressOIB_1">
      <item>Hrvoje Bat, OIB 31485717419, Umaška 3, 31000 Osijek</item>
    </derivirana_varijabla>
  </DomainObject.Predmet.ProtuStrankaListFormatedWithAdressOIB>
  <DomainObject.Predmet.ProtuStrankaListNazivFormated>
    <izvorni_sadrzaj>
      <item>Hrvoje Bat</item>
    </izvorni_sadrzaj>
    <derivirana_varijabla naziv="DomainObject.Predmet.ProtuStrankaListNazivFormated_1">
      <item>Hrvoje Bat</item>
    </derivirana_varijabla>
  </DomainObject.Predmet.ProtuStrankaListNazivFormated>
  <DomainObject.Predmet.ProtuStrankaListNazivFormatedOIB>
    <izvorni_sadrzaj>
      <item>Hrvoje Bat, OIB 31485717419</item>
    </izvorni_sadrzaj>
    <derivirana_varijabla naziv="DomainObject.Predmet.ProtuStrankaListNazivFormatedOIB_1">
      <item>Hrvoje Bat, OIB 31485717419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25. kolovoza 2026.</izvorni_sadrzaj>
    <derivirana_varijabla naziv="DomainObject.Datum_1">25. kolovoza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Bat</izvorni_sadrzaj>
    <derivirana_varijabla naziv="DomainObject.Predmet.StrankaIDrugi_1">Branko Bat</derivirana_varijabla>
  </DomainObject.Predmet.StrankaIDrugi>
  <DomainObject.Predmet.ProtustrankaIDrugi>
    <izvorni_sadrzaj>Hrvoje Bat</izvorni_sadrzaj>
    <derivirana_varijabla naziv="DomainObject.Predmet.ProtustrankaIDrugi_1">Hrvoje Bat</derivirana_varijabla>
  </DomainObject.Predmet.ProtustrankaIDrugi>
  <DomainObject.Predmet.StrankaIDrugiAdressOIB>
    <izvorni_sadrzaj>Branko Bat, OIB 54219194228, Žrtava Domovinskog rata 21, 31300 Beli Manastir</izvorni_sadrzaj>
    <derivirana_varijabla naziv="DomainObject.Predmet.StrankaIDrugiAdressOIB_1">Branko Bat, OIB 54219194228, Žrtava Domovinskog rata 21, 31300 Beli Manastir</derivirana_varijabla>
  </DomainObject.Predmet.StrankaIDrugiAdressOIB>
  <DomainObject.Predmet.ProtustrankaIDrugiAdressOIB>
    <izvorni_sadrzaj>Hrvoje Bat, OIB 31485717419, Umaška 3, 31000 Osijek</izvorni_sadrzaj>
    <derivirana_varijabla naziv="DomainObject.Predmet.ProtustrankaIDrugiAdressOIB_1">Hrvoje Bat, OIB 31485717419, Umaška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Bat</item>
      <item>Hrvoje Bat</item>
    </izvorni_sadrzaj>
    <derivirana_varijabla naziv="DomainObject.Predmet.SudioniciListNaziv_1">
      <item>Branko Bat</item>
      <item>Hrvoje Bat</item>
    </derivirana_varijabla>
  </DomainObject.Predmet.SudioniciListNaziv>
  <DomainObject.Predmet.SudioniciListAdressOIB>
    <izvorni_sadrzaj>
      <item>Branko Bat, OIB 54219194228, Žrtava Domovinskog rata 21,31300 Beli Manastir</item>
      <item>Hrvoje Bat, OIB 31485717419, Umaška 3,31000 Osijek</item>
    </izvorni_sadrzaj>
    <derivirana_varijabla naziv="DomainObject.Predmet.SudioniciListAdressOIB_1">
      <item>Branko Bat, OIB 54219194228, Žrtava Domovinskog rata 21,31300 Beli Manastir</item>
      <item>Hrvoje Bat, OIB 31485717419, Umaška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54219194228</item>
      <item>, OIB 31485717419</item>
    </izvorni_sadrzaj>
    <derivirana_varijabla naziv="DomainObject.Predmet.SudioniciListNazivOIB_1">
      <item>, OIB 54219194228</item>
      <item>, OIB 31485717419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FDBF705-EEDE-459A-8709-B5CC9EC3A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181</properties:Words>
  <properties:Characters>755</properties:Characters>
  <properties:Lines>44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XIII Pr-615/04-5</vt:lpstr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2026-08-25T11:40:00Z</dcterms:created>
  <dc:creator>SUD</dc:creator>
  <cp:lastModifiedBy>Jelena Jurković</cp:lastModifiedBy>
  <cp:lastPrinted>2026-05-28T08:30:00Z</cp:lastPrinted>
  <dcterms:modified xmlns:xsi="http://www.w3.org/2001/XMLSchema-instance" xsi:type="dcterms:W3CDTF">2026-08-25T11:42:00Z</dcterms:modified>
  <cp:revision>5</cp:revision>
  <dc:title>Broj: XIII Pr-615/04-5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(P Ob-264-26 - rješenje, anonimizirano.docx)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